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353A" w:rsidRDefault="0051353A" w:rsidP="006C71E0">
      <w:pPr>
        <w:widowControl w:val="0"/>
        <w:shd w:val="clear" w:color="auto" w:fill="FFFFFF"/>
        <w:tabs>
          <w:tab w:val="left" w:pos="3402"/>
        </w:tabs>
        <w:autoSpaceDE w:val="0"/>
        <w:autoSpaceDN w:val="0"/>
        <w:adjustRightInd w:val="0"/>
        <w:ind w:left="43"/>
        <w:jc w:val="right"/>
        <w:rPr>
          <w:b/>
          <w:bCs/>
          <w:color w:val="000000"/>
          <w:lang w:val="en-US"/>
        </w:rPr>
      </w:pPr>
    </w:p>
    <w:p w:rsidR="0051353A" w:rsidRPr="006C71E0" w:rsidRDefault="0051353A" w:rsidP="006C71E0">
      <w:pPr>
        <w:widowControl w:val="0"/>
        <w:shd w:val="clear" w:color="auto" w:fill="FFFFFF"/>
        <w:tabs>
          <w:tab w:val="left" w:pos="3402"/>
        </w:tabs>
        <w:autoSpaceDE w:val="0"/>
        <w:autoSpaceDN w:val="0"/>
        <w:adjustRightInd w:val="0"/>
        <w:ind w:left="43"/>
        <w:jc w:val="right"/>
        <w:rPr>
          <w:b/>
          <w:bCs/>
          <w:color w:val="000000"/>
        </w:rPr>
      </w:pPr>
      <w:r w:rsidRPr="001E6583">
        <w:rPr>
          <w:b/>
          <w:bCs/>
          <w:color w:val="000000"/>
        </w:rPr>
        <w:t>Приложение № 3 към чл. 40, ал. 7 от ППЗСП</w:t>
      </w:r>
    </w:p>
    <w:p w:rsidR="0051353A" w:rsidRPr="00AD4429" w:rsidRDefault="0051353A" w:rsidP="00401A4F">
      <w:pPr>
        <w:widowControl w:val="0"/>
        <w:shd w:val="clear" w:color="auto" w:fill="FFFFFF"/>
        <w:tabs>
          <w:tab w:val="left" w:pos="3402"/>
        </w:tabs>
        <w:autoSpaceDE w:val="0"/>
        <w:autoSpaceDN w:val="0"/>
        <w:adjustRightInd w:val="0"/>
        <w:ind w:left="43"/>
        <w:jc w:val="center"/>
        <w:rPr>
          <w:color w:val="000000"/>
        </w:rPr>
      </w:pPr>
    </w:p>
    <w:p w:rsidR="0051353A" w:rsidRPr="00AD4429" w:rsidRDefault="0051353A" w:rsidP="00401A4F">
      <w:pPr>
        <w:widowControl w:val="0"/>
        <w:shd w:val="clear" w:color="auto" w:fill="FFFFFF"/>
        <w:tabs>
          <w:tab w:val="left" w:pos="3402"/>
        </w:tabs>
        <w:autoSpaceDE w:val="0"/>
        <w:autoSpaceDN w:val="0"/>
        <w:adjustRightInd w:val="0"/>
        <w:ind w:left="43"/>
        <w:rPr>
          <w:b/>
          <w:bCs/>
          <w:color w:val="000000"/>
        </w:rPr>
      </w:pPr>
      <w:r w:rsidRPr="00AD4429">
        <w:rPr>
          <w:b/>
          <w:bCs/>
          <w:color w:val="000000"/>
        </w:rPr>
        <w:tab/>
      </w:r>
      <w:r w:rsidRPr="00AD4429">
        <w:rPr>
          <w:b/>
          <w:bCs/>
          <w:color w:val="000000"/>
        </w:rPr>
        <w:tab/>
      </w:r>
      <w:r w:rsidRPr="00AD4429">
        <w:rPr>
          <w:b/>
          <w:bCs/>
          <w:color w:val="000000"/>
        </w:rPr>
        <w:tab/>
      </w:r>
    </w:p>
    <w:p w:rsidR="0051353A" w:rsidRPr="00AD4429" w:rsidRDefault="0051353A" w:rsidP="00401A4F">
      <w:pPr>
        <w:widowControl w:val="0"/>
        <w:shd w:val="clear" w:color="auto" w:fill="FFFFFF"/>
        <w:tabs>
          <w:tab w:val="left" w:pos="3402"/>
        </w:tabs>
        <w:autoSpaceDE w:val="0"/>
        <w:autoSpaceDN w:val="0"/>
        <w:adjustRightInd w:val="0"/>
        <w:rPr>
          <w:b/>
          <w:bCs/>
          <w:color w:val="000000"/>
          <w:lang w:val="ru-RU"/>
        </w:rPr>
      </w:pPr>
      <w:r w:rsidRPr="00AD4429">
        <w:rPr>
          <w:b/>
          <w:bCs/>
          <w:color w:val="000000"/>
        </w:rPr>
        <w:t>ДИРЕКЦИЯ</w:t>
      </w:r>
      <w:r w:rsidRPr="00AD4429">
        <w:rPr>
          <w:b/>
          <w:bCs/>
          <w:color w:val="000000"/>
          <w:lang w:val="ru-RU"/>
        </w:rPr>
        <w:t xml:space="preserve"> "</w:t>
      </w:r>
      <w:r w:rsidRPr="00AD4429">
        <w:rPr>
          <w:b/>
          <w:bCs/>
          <w:color w:val="000000"/>
        </w:rPr>
        <w:t>СОЦИАЛНО ПОДПОМАГАНЕ</w:t>
      </w:r>
      <w:r w:rsidRPr="00AD4429">
        <w:rPr>
          <w:b/>
          <w:bCs/>
          <w:color w:val="000000"/>
          <w:lang w:val="ru-RU"/>
        </w:rPr>
        <w:t>”</w:t>
      </w:r>
      <w:r w:rsidRPr="00AD4429">
        <w:rPr>
          <w:color w:val="000000"/>
          <w:lang w:val="ru-RU"/>
        </w:rPr>
        <w:t>................................................</w:t>
      </w:r>
      <w:r>
        <w:rPr>
          <w:color w:val="000000"/>
          <w:lang w:val="ru-RU"/>
        </w:rPr>
        <w:t>..................</w:t>
      </w:r>
    </w:p>
    <w:p w:rsidR="0051353A" w:rsidRPr="00AD4429" w:rsidRDefault="0051353A" w:rsidP="00401A4F">
      <w:pPr>
        <w:widowControl w:val="0"/>
        <w:shd w:val="clear" w:color="auto" w:fill="FFFFFF"/>
        <w:tabs>
          <w:tab w:val="left" w:pos="3402"/>
        </w:tabs>
        <w:autoSpaceDE w:val="0"/>
        <w:autoSpaceDN w:val="0"/>
        <w:adjustRightInd w:val="0"/>
        <w:rPr>
          <w:color w:val="000000"/>
          <w:lang w:val="ru-RU"/>
        </w:rPr>
      </w:pPr>
      <w:r w:rsidRPr="00AD4429">
        <w:rPr>
          <w:color w:val="000000"/>
          <w:lang w:val="ru-RU"/>
        </w:rPr>
        <w:t>гр. /с./..........................................., област..............................................................................</w:t>
      </w:r>
      <w:r>
        <w:rPr>
          <w:color w:val="000000"/>
          <w:lang w:val="ru-RU"/>
        </w:rPr>
        <w:t>........</w:t>
      </w:r>
    </w:p>
    <w:p w:rsidR="0051353A" w:rsidRPr="00AD4429" w:rsidRDefault="0051353A" w:rsidP="00401A4F">
      <w:pPr>
        <w:widowControl w:val="0"/>
        <w:shd w:val="clear" w:color="auto" w:fill="FFFFFF"/>
        <w:tabs>
          <w:tab w:val="left" w:pos="3402"/>
        </w:tabs>
        <w:autoSpaceDE w:val="0"/>
        <w:autoSpaceDN w:val="0"/>
        <w:adjustRightInd w:val="0"/>
        <w:rPr>
          <w:color w:val="000000"/>
        </w:rPr>
      </w:pPr>
      <w:r w:rsidRPr="00AD4429">
        <w:rPr>
          <w:color w:val="000000"/>
          <w:lang w:val="ru-RU"/>
        </w:rPr>
        <w:t>адрес...................................................................., тел..............................................</w:t>
      </w:r>
      <w:r>
        <w:rPr>
          <w:color w:val="000000"/>
          <w:lang w:val="ru-RU"/>
        </w:rPr>
        <w:t>......................</w:t>
      </w:r>
    </w:p>
    <w:p w:rsidR="0051353A" w:rsidRDefault="0051353A" w:rsidP="00401A4F">
      <w:pPr>
        <w:widowControl w:val="0"/>
        <w:autoSpaceDE w:val="0"/>
        <w:autoSpaceDN w:val="0"/>
        <w:adjustRightInd w:val="0"/>
        <w:ind w:firstLine="480"/>
        <w:jc w:val="both"/>
        <w:rPr>
          <w:rFonts w:ascii="Courier New" w:hAnsi="Courier New" w:cs="Courier New"/>
          <w:sz w:val="20"/>
          <w:szCs w:val="20"/>
        </w:rPr>
      </w:pPr>
    </w:p>
    <w:p w:rsidR="0051353A" w:rsidRDefault="0051353A" w:rsidP="00401A4F">
      <w:pPr>
        <w:widowControl w:val="0"/>
        <w:autoSpaceDE w:val="0"/>
        <w:autoSpaceDN w:val="0"/>
        <w:adjustRightInd w:val="0"/>
        <w:ind w:firstLine="480"/>
        <w:jc w:val="both"/>
        <w:rPr>
          <w:rFonts w:ascii="Courier New" w:hAnsi="Courier New" w:cs="Courier New"/>
          <w:sz w:val="20"/>
          <w:szCs w:val="20"/>
        </w:rPr>
      </w:pPr>
    </w:p>
    <w:p w:rsidR="0051353A" w:rsidRPr="002F67E9" w:rsidRDefault="0051353A" w:rsidP="002F67E9">
      <w:pPr>
        <w:widowControl w:val="0"/>
        <w:autoSpaceDE w:val="0"/>
        <w:autoSpaceDN w:val="0"/>
        <w:adjustRightInd w:val="0"/>
        <w:ind w:firstLine="480"/>
        <w:jc w:val="center"/>
        <w:rPr>
          <w:b/>
          <w:bCs/>
        </w:rPr>
      </w:pPr>
      <w:r w:rsidRPr="002F67E9">
        <w:rPr>
          <w:b/>
          <w:bCs/>
        </w:rPr>
        <w:t>СОЦИАЛЕН ДОКЛАД</w:t>
      </w:r>
    </w:p>
    <w:p w:rsidR="0051353A" w:rsidRDefault="0051353A" w:rsidP="00401A4F">
      <w:pPr>
        <w:widowControl w:val="0"/>
        <w:autoSpaceDE w:val="0"/>
        <w:autoSpaceDN w:val="0"/>
        <w:adjustRightInd w:val="0"/>
        <w:ind w:firstLine="480"/>
        <w:jc w:val="both"/>
        <w:rPr>
          <w:rFonts w:ascii="Courier New" w:hAnsi="Courier New" w:cs="Courier New"/>
          <w:sz w:val="20"/>
          <w:szCs w:val="20"/>
        </w:rPr>
      </w:pPr>
    </w:p>
    <w:p w:rsidR="0051353A" w:rsidRPr="00BB5469" w:rsidRDefault="0051353A" w:rsidP="00C948F5">
      <w:pPr>
        <w:widowControl w:val="0"/>
        <w:autoSpaceDE w:val="0"/>
        <w:autoSpaceDN w:val="0"/>
        <w:adjustRightInd w:val="0"/>
        <w:ind w:firstLine="480"/>
        <w:jc w:val="center"/>
        <w:rPr>
          <w:b/>
          <w:bCs/>
        </w:rPr>
      </w:pPr>
      <w:r>
        <w:rPr>
          <w:b/>
          <w:bCs/>
        </w:rPr>
        <w:t>п</w:t>
      </w:r>
      <w:r w:rsidRPr="00C948F5">
        <w:rPr>
          <w:b/>
          <w:bCs/>
        </w:rPr>
        <w:t>о Заявление с вх. № ............./</w:t>
      </w:r>
      <w:r>
        <w:rPr>
          <w:b/>
          <w:bCs/>
        </w:rPr>
        <w:t>Дата:…..</w:t>
      </w:r>
      <w:r w:rsidRPr="00C948F5">
        <w:rPr>
          <w:b/>
          <w:bCs/>
        </w:rPr>
        <w:t>...............</w:t>
      </w:r>
      <w:r>
        <w:rPr>
          <w:b/>
          <w:bCs/>
        </w:rPr>
        <w:t>г.</w:t>
      </w:r>
    </w:p>
    <w:p w:rsidR="0051353A" w:rsidRPr="00C948F5" w:rsidRDefault="0051353A" w:rsidP="00C948F5">
      <w:pPr>
        <w:widowControl w:val="0"/>
        <w:autoSpaceDE w:val="0"/>
        <w:autoSpaceDN w:val="0"/>
        <w:adjustRightInd w:val="0"/>
        <w:ind w:firstLine="480"/>
        <w:jc w:val="center"/>
        <w:rPr>
          <w:b/>
          <w:bCs/>
        </w:rPr>
      </w:pPr>
    </w:p>
    <w:p w:rsidR="0051353A" w:rsidRDefault="0051353A" w:rsidP="0087438B">
      <w:pPr>
        <w:shd w:val="clear" w:color="auto" w:fill="FFFFFF"/>
        <w:tabs>
          <w:tab w:val="left" w:leader="dot" w:pos="5155"/>
        </w:tabs>
        <w:ind w:right="-23"/>
        <w:jc w:val="both"/>
        <w:rPr>
          <w:color w:val="000000"/>
        </w:rPr>
      </w:pPr>
      <w:r w:rsidRPr="000F6FE0">
        <w:rPr>
          <w:b/>
          <w:bCs/>
          <w:color w:val="000000"/>
        </w:rPr>
        <w:t>От</w:t>
      </w:r>
      <w:r w:rsidRPr="007927CA">
        <w:rPr>
          <w:color w:val="000000"/>
        </w:rPr>
        <w:t>...................................................................................................................</w:t>
      </w:r>
      <w:r>
        <w:rPr>
          <w:color w:val="000000"/>
        </w:rPr>
        <w:t>......................................</w:t>
      </w:r>
    </w:p>
    <w:p w:rsidR="0051353A" w:rsidRDefault="0051353A" w:rsidP="0036589C">
      <w:pPr>
        <w:shd w:val="clear" w:color="auto" w:fill="FFFFFF"/>
        <w:ind w:right="-23"/>
        <w:jc w:val="center"/>
        <w:rPr>
          <w:color w:val="000000"/>
          <w:spacing w:val="8"/>
        </w:rPr>
      </w:pPr>
      <w:r>
        <w:rPr>
          <w:color w:val="000000"/>
          <w:spacing w:val="8"/>
        </w:rPr>
        <w:t>(име, презиме, фамилия)</w:t>
      </w:r>
    </w:p>
    <w:p w:rsidR="0051353A" w:rsidRPr="007927CA" w:rsidRDefault="0051353A" w:rsidP="0036589C">
      <w:pPr>
        <w:shd w:val="clear" w:color="auto" w:fill="FFFFFF"/>
        <w:tabs>
          <w:tab w:val="left" w:leader="dot" w:pos="4853"/>
          <w:tab w:val="left" w:leader="dot" w:pos="7690"/>
        </w:tabs>
        <w:ind w:right="-23"/>
        <w:jc w:val="both"/>
        <w:rPr>
          <w:color w:val="000000"/>
        </w:rPr>
      </w:pPr>
      <w:r w:rsidRPr="007927CA">
        <w:rPr>
          <w:color w:val="000000"/>
        </w:rPr>
        <w:t>ЕГН ................................, № л. к. ....................................., издадена от МВР ...............</w:t>
      </w:r>
      <w:r>
        <w:rPr>
          <w:color w:val="000000"/>
        </w:rPr>
        <w:t>................</w:t>
      </w:r>
    </w:p>
    <w:p w:rsidR="0051353A" w:rsidRDefault="0051353A" w:rsidP="0036589C">
      <w:pPr>
        <w:shd w:val="clear" w:color="auto" w:fill="FFFFFF"/>
        <w:tabs>
          <w:tab w:val="left" w:leader="dot" w:pos="4853"/>
          <w:tab w:val="left" w:leader="dot" w:pos="7690"/>
        </w:tabs>
        <w:ind w:right="-23"/>
        <w:jc w:val="both"/>
        <w:rPr>
          <w:color w:val="000000"/>
        </w:rPr>
      </w:pPr>
      <w:r w:rsidRPr="007927CA">
        <w:rPr>
          <w:color w:val="000000"/>
        </w:rPr>
        <w:t>на..........</w:t>
      </w:r>
      <w:r>
        <w:rPr>
          <w:color w:val="000000"/>
        </w:rPr>
        <w:t>.............</w:t>
      </w:r>
      <w:r w:rsidRPr="007927CA">
        <w:rPr>
          <w:color w:val="000000"/>
        </w:rPr>
        <w:t xml:space="preserve">........., </w:t>
      </w:r>
    </w:p>
    <w:p w:rsidR="0051353A" w:rsidRPr="007927CA" w:rsidRDefault="0051353A" w:rsidP="0087438B">
      <w:pPr>
        <w:shd w:val="clear" w:color="auto" w:fill="FFFFFF"/>
        <w:tabs>
          <w:tab w:val="left" w:leader="dot" w:pos="4853"/>
          <w:tab w:val="left" w:leader="dot" w:pos="7690"/>
        </w:tabs>
        <w:ind w:right="-23"/>
        <w:jc w:val="both"/>
        <w:rPr>
          <w:color w:val="000000"/>
        </w:rPr>
      </w:pPr>
      <w:r w:rsidRPr="007927CA">
        <w:rPr>
          <w:color w:val="000000"/>
        </w:rPr>
        <w:t>с  постоянен адрес: гр. (с.)</w:t>
      </w:r>
      <w:r>
        <w:rPr>
          <w:color w:val="000000"/>
        </w:rPr>
        <w:t xml:space="preserve"> ……………..………. </w:t>
      </w:r>
      <w:r w:rsidRPr="007927CA">
        <w:rPr>
          <w:color w:val="000000"/>
          <w:spacing w:val="3"/>
        </w:rPr>
        <w:t>община</w:t>
      </w:r>
      <w:r w:rsidRPr="007927CA">
        <w:rPr>
          <w:color w:val="000000"/>
          <w:spacing w:val="3"/>
        </w:rPr>
        <w:tab/>
        <w:t>.......</w:t>
      </w:r>
      <w:r>
        <w:rPr>
          <w:color w:val="000000"/>
          <w:spacing w:val="3"/>
        </w:rPr>
        <w:t>............</w:t>
      </w:r>
      <w:r w:rsidRPr="007927CA">
        <w:rPr>
          <w:color w:val="000000"/>
          <w:spacing w:val="3"/>
        </w:rPr>
        <w:t>.</w:t>
      </w:r>
      <w:r>
        <w:rPr>
          <w:color w:val="000000"/>
          <w:spacing w:val="3"/>
        </w:rPr>
        <w:t>....</w:t>
      </w:r>
    </w:p>
    <w:p w:rsidR="0051353A" w:rsidRDefault="0051353A" w:rsidP="0087438B">
      <w:pPr>
        <w:shd w:val="clear" w:color="auto" w:fill="FFFFFF"/>
        <w:tabs>
          <w:tab w:val="left" w:leader="dot" w:pos="4853"/>
          <w:tab w:val="left" w:leader="dot" w:pos="7690"/>
        </w:tabs>
        <w:ind w:right="-23"/>
        <w:jc w:val="both"/>
        <w:rPr>
          <w:color w:val="000000"/>
        </w:rPr>
      </w:pPr>
      <w:r w:rsidRPr="007927CA">
        <w:rPr>
          <w:color w:val="000000"/>
        </w:rPr>
        <w:t xml:space="preserve">ул. </w:t>
      </w:r>
      <w:r>
        <w:rPr>
          <w:color w:val="000000"/>
        </w:rPr>
        <w:t>.</w:t>
      </w:r>
      <w:r w:rsidRPr="007927CA">
        <w:rPr>
          <w:color w:val="000000"/>
        </w:rPr>
        <w:t>...............</w:t>
      </w:r>
      <w:r>
        <w:rPr>
          <w:color w:val="000000"/>
        </w:rPr>
        <w:t>....................</w:t>
      </w:r>
      <w:r w:rsidRPr="007927CA">
        <w:rPr>
          <w:color w:val="000000"/>
        </w:rPr>
        <w:t>, № ........., бл. ............, вх. ..</w:t>
      </w:r>
      <w:r>
        <w:rPr>
          <w:color w:val="000000"/>
        </w:rPr>
        <w:t>........, ет. ....., ап. .....,тел. ..........................</w:t>
      </w:r>
    </w:p>
    <w:p w:rsidR="0051353A" w:rsidRPr="007927CA" w:rsidRDefault="0051353A" w:rsidP="0087438B">
      <w:pPr>
        <w:shd w:val="clear" w:color="auto" w:fill="FFFFFF"/>
        <w:tabs>
          <w:tab w:val="left" w:leader="dot" w:pos="4853"/>
          <w:tab w:val="left" w:leader="dot" w:pos="7690"/>
        </w:tabs>
        <w:ind w:right="-23"/>
        <w:jc w:val="both"/>
        <w:rPr>
          <w:color w:val="000000"/>
        </w:rPr>
      </w:pPr>
      <w:r w:rsidRPr="007927CA">
        <w:rPr>
          <w:color w:val="000000"/>
        </w:rPr>
        <w:t>с  настоящ адрес: гр. (с.)</w:t>
      </w:r>
      <w:r w:rsidRPr="007927CA">
        <w:rPr>
          <w:color w:val="000000"/>
        </w:rPr>
        <w:tab/>
      </w:r>
      <w:r w:rsidRPr="007927CA">
        <w:rPr>
          <w:color w:val="000000"/>
          <w:spacing w:val="3"/>
        </w:rPr>
        <w:t>община</w:t>
      </w:r>
      <w:r>
        <w:rPr>
          <w:color w:val="000000"/>
          <w:spacing w:val="3"/>
        </w:rPr>
        <w:t xml:space="preserve"> …………………………………….</w:t>
      </w:r>
    </w:p>
    <w:p w:rsidR="0051353A" w:rsidRDefault="0051353A" w:rsidP="0087438B">
      <w:pPr>
        <w:shd w:val="clear" w:color="auto" w:fill="FFFFFF"/>
        <w:tabs>
          <w:tab w:val="left" w:leader="dot" w:pos="4853"/>
          <w:tab w:val="left" w:leader="dot" w:pos="7690"/>
        </w:tabs>
        <w:ind w:right="-23"/>
        <w:jc w:val="both"/>
        <w:rPr>
          <w:color w:val="000000"/>
        </w:rPr>
      </w:pPr>
      <w:r w:rsidRPr="007927CA">
        <w:rPr>
          <w:color w:val="000000"/>
        </w:rPr>
        <w:t xml:space="preserve">ул. </w:t>
      </w:r>
      <w:r>
        <w:rPr>
          <w:color w:val="000000"/>
        </w:rPr>
        <w:t>.</w:t>
      </w:r>
      <w:r w:rsidRPr="007927CA">
        <w:rPr>
          <w:color w:val="000000"/>
        </w:rPr>
        <w:t>...............</w:t>
      </w:r>
      <w:r>
        <w:rPr>
          <w:color w:val="000000"/>
        </w:rPr>
        <w:t>....................</w:t>
      </w:r>
      <w:r w:rsidRPr="007927CA">
        <w:rPr>
          <w:color w:val="000000"/>
        </w:rPr>
        <w:t>, № ........., бл. ............, вх. ..</w:t>
      </w:r>
      <w:r>
        <w:rPr>
          <w:color w:val="000000"/>
        </w:rPr>
        <w:t>........, ет. ....., ап. .....,тел. .......................</w:t>
      </w:r>
    </w:p>
    <w:p w:rsidR="0051353A" w:rsidRDefault="0051353A" w:rsidP="0087438B">
      <w:pPr>
        <w:shd w:val="clear" w:color="auto" w:fill="FFFFFF"/>
        <w:tabs>
          <w:tab w:val="left" w:leader="dot" w:pos="4853"/>
          <w:tab w:val="left" w:leader="dot" w:pos="7690"/>
        </w:tabs>
        <w:ind w:right="-23"/>
        <w:jc w:val="both"/>
        <w:rPr>
          <w:color w:val="000000"/>
        </w:rPr>
      </w:pPr>
      <w:r>
        <w:rPr>
          <w:color w:val="000000"/>
        </w:rPr>
        <w:t>електронен адрес .................................</w:t>
      </w:r>
    </w:p>
    <w:p w:rsidR="0051353A" w:rsidRDefault="0051353A" w:rsidP="0087438B">
      <w:pPr>
        <w:shd w:val="clear" w:color="auto" w:fill="FFFFFF"/>
        <w:tabs>
          <w:tab w:val="left" w:leader="dot" w:pos="4853"/>
          <w:tab w:val="left" w:leader="dot" w:pos="7690"/>
        </w:tabs>
        <w:ind w:right="-23"/>
        <w:jc w:val="both"/>
        <w:rPr>
          <w:color w:val="000000"/>
        </w:rPr>
      </w:pPr>
    </w:p>
    <w:p w:rsidR="0051353A" w:rsidRDefault="0051353A" w:rsidP="0087438B">
      <w:pPr>
        <w:shd w:val="clear" w:color="auto" w:fill="FFFFFF"/>
        <w:tabs>
          <w:tab w:val="left" w:leader="dot" w:pos="4853"/>
          <w:tab w:val="left" w:leader="dot" w:pos="7690"/>
        </w:tabs>
        <w:ind w:right="-23"/>
        <w:jc w:val="both"/>
        <w:rPr>
          <w:color w:val="000000"/>
        </w:rPr>
      </w:pPr>
      <w:r w:rsidRPr="000F6FE0">
        <w:rPr>
          <w:b/>
          <w:bCs/>
          <w:color w:val="000000"/>
        </w:rPr>
        <w:t>Настойник</w:t>
      </w:r>
      <w:r>
        <w:rPr>
          <w:b/>
          <w:bCs/>
          <w:color w:val="000000"/>
        </w:rPr>
        <w:t>/Попечител</w:t>
      </w:r>
      <w:r w:rsidRPr="000F6FE0">
        <w:rPr>
          <w:color w:val="000000"/>
        </w:rPr>
        <w:t xml:space="preserve"> ……………………………………………………………………………………</w:t>
      </w:r>
      <w:r>
        <w:rPr>
          <w:color w:val="000000"/>
        </w:rPr>
        <w:t>………...……..</w:t>
      </w:r>
    </w:p>
    <w:p w:rsidR="0051353A" w:rsidRDefault="0051353A" w:rsidP="00956925">
      <w:pPr>
        <w:shd w:val="clear" w:color="auto" w:fill="FFFFFF"/>
        <w:ind w:right="-23"/>
        <w:jc w:val="center"/>
        <w:rPr>
          <w:color w:val="000000"/>
          <w:spacing w:val="8"/>
        </w:rPr>
      </w:pPr>
      <w:r>
        <w:rPr>
          <w:color w:val="000000"/>
          <w:spacing w:val="8"/>
        </w:rPr>
        <w:t>(име, презиме, фамилия)</w:t>
      </w:r>
    </w:p>
    <w:p w:rsidR="0051353A" w:rsidRPr="007927CA" w:rsidRDefault="0051353A" w:rsidP="00956925">
      <w:pPr>
        <w:shd w:val="clear" w:color="auto" w:fill="FFFFFF"/>
        <w:tabs>
          <w:tab w:val="left" w:leader="dot" w:pos="4853"/>
          <w:tab w:val="left" w:leader="dot" w:pos="7690"/>
        </w:tabs>
        <w:ind w:right="-23"/>
        <w:jc w:val="both"/>
        <w:rPr>
          <w:color w:val="000000"/>
        </w:rPr>
      </w:pPr>
      <w:r w:rsidRPr="007927CA">
        <w:rPr>
          <w:color w:val="000000"/>
        </w:rPr>
        <w:t>ЕГН ................................, № л. к. ....................................., издадена от МВР ...............</w:t>
      </w:r>
      <w:r>
        <w:rPr>
          <w:color w:val="000000"/>
        </w:rPr>
        <w:t>................</w:t>
      </w:r>
    </w:p>
    <w:p w:rsidR="0051353A" w:rsidRDefault="0051353A" w:rsidP="00956925">
      <w:pPr>
        <w:shd w:val="clear" w:color="auto" w:fill="FFFFFF"/>
        <w:tabs>
          <w:tab w:val="left" w:leader="dot" w:pos="4853"/>
          <w:tab w:val="left" w:leader="dot" w:pos="7690"/>
        </w:tabs>
        <w:ind w:right="-23"/>
        <w:jc w:val="both"/>
        <w:rPr>
          <w:color w:val="000000"/>
        </w:rPr>
      </w:pPr>
      <w:r w:rsidRPr="007927CA">
        <w:rPr>
          <w:color w:val="000000"/>
        </w:rPr>
        <w:t>на..........</w:t>
      </w:r>
      <w:r>
        <w:rPr>
          <w:color w:val="000000"/>
        </w:rPr>
        <w:t>...............</w:t>
      </w:r>
      <w:r w:rsidRPr="007927CA">
        <w:rPr>
          <w:color w:val="000000"/>
        </w:rPr>
        <w:t xml:space="preserve">........., </w:t>
      </w:r>
    </w:p>
    <w:p w:rsidR="0051353A" w:rsidRPr="007927CA" w:rsidRDefault="0051353A" w:rsidP="00956925">
      <w:pPr>
        <w:shd w:val="clear" w:color="auto" w:fill="FFFFFF"/>
        <w:tabs>
          <w:tab w:val="left" w:leader="dot" w:pos="4853"/>
          <w:tab w:val="left" w:leader="dot" w:pos="7690"/>
        </w:tabs>
        <w:ind w:right="-23"/>
        <w:jc w:val="both"/>
        <w:rPr>
          <w:color w:val="000000"/>
        </w:rPr>
      </w:pPr>
      <w:r>
        <w:rPr>
          <w:color w:val="000000"/>
        </w:rPr>
        <w:t xml:space="preserve">с </w:t>
      </w:r>
      <w:r w:rsidRPr="007927CA">
        <w:rPr>
          <w:color w:val="000000"/>
        </w:rPr>
        <w:t>постоянен адрес: гр. (с.)</w:t>
      </w:r>
      <w:r>
        <w:rPr>
          <w:color w:val="000000"/>
        </w:rPr>
        <w:t xml:space="preserve"> ……………..………. </w:t>
      </w:r>
      <w:r w:rsidRPr="007927CA">
        <w:rPr>
          <w:color w:val="000000"/>
          <w:spacing w:val="3"/>
        </w:rPr>
        <w:t>община</w:t>
      </w:r>
      <w:r w:rsidRPr="007927CA">
        <w:rPr>
          <w:color w:val="000000"/>
          <w:spacing w:val="3"/>
        </w:rPr>
        <w:tab/>
        <w:t>.......</w:t>
      </w:r>
      <w:r>
        <w:rPr>
          <w:color w:val="000000"/>
          <w:spacing w:val="3"/>
        </w:rPr>
        <w:t>.................</w:t>
      </w:r>
    </w:p>
    <w:p w:rsidR="0051353A" w:rsidRDefault="0051353A" w:rsidP="0087438B">
      <w:pPr>
        <w:shd w:val="clear" w:color="auto" w:fill="FFFFFF"/>
        <w:tabs>
          <w:tab w:val="left" w:leader="dot" w:pos="4853"/>
          <w:tab w:val="left" w:leader="dot" w:pos="7690"/>
        </w:tabs>
        <w:ind w:right="-23"/>
        <w:jc w:val="both"/>
        <w:rPr>
          <w:color w:val="000000"/>
        </w:rPr>
      </w:pPr>
      <w:r w:rsidRPr="007927CA">
        <w:rPr>
          <w:color w:val="000000"/>
        </w:rPr>
        <w:t>ул. .................</w:t>
      </w:r>
      <w:r>
        <w:rPr>
          <w:color w:val="000000"/>
        </w:rPr>
        <w:t>.............</w:t>
      </w:r>
      <w:r w:rsidRPr="007927CA">
        <w:rPr>
          <w:color w:val="000000"/>
        </w:rPr>
        <w:t>....., № ........., бл. ............, вх. .........., ет. ....., ап. ....., тел. .........................</w:t>
      </w:r>
    </w:p>
    <w:p w:rsidR="0051353A" w:rsidRPr="007927CA" w:rsidRDefault="0051353A" w:rsidP="0087438B">
      <w:pPr>
        <w:shd w:val="clear" w:color="auto" w:fill="FFFFFF"/>
        <w:tabs>
          <w:tab w:val="left" w:leader="dot" w:pos="4853"/>
          <w:tab w:val="left" w:leader="dot" w:pos="7690"/>
        </w:tabs>
        <w:ind w:right="-23"/>
        <w:jc w:val="both"/>
        <w:rPr>
          <w:color w:val="000000"/>
        </w:rPr>
      </w:pPr>
      <w:r w:rsidRPr="007927CA">
        <w:rPr>
          <w:color w:val="000000"/>
        </w:rPr>
        <w:t xml:space="preserve">с  </w:t>
      </w:r>
      <w:r>
        <w:rPr>
          <w:color w:val="000000"/>
        </w:rPr>
        <w:t>настоящ</w:t>
      </w:r>
      <w:r w:rsidRPr="007927CA">
        <w:rPr>
          <w:color w:val="000000"/>
        </w:rPr>
        <w:t xml:space="preserve"> адрес: гр. (с.)</w:t>
      </w:r>
      <w:r>
        <w:rPr>
          <w:color w:val="000000"/>
        </w:rPr>
        <w:t xml:space="preserve"> ……………..………. </w:t>
      </w:r>
      <w:r w:rsidRPr="007927CA">
        <w:rPr>
          <w:color w:val="000000"/>
          <w:spacing w:val="3"/>
        </w:rPr>
        <w:t>община</w:t>
      </w:r>
      <w:r w:rsidRPr="007927CA">
        <w:rPr>
          <w:color w:val="000000"/>
          <w:spacing w:val="3"/>
        </w:rPr>
        <w:tab/>
        <w:t>.......</w:t>
      </w:r>
      <w:r>
        <w:rPr>
          <w:color w:val="000000"/>
          <w:spacing w:val="3"/>
        </w:rPr>
        <w:t>.................</w:t>
      </w:r>
    </w:p>
    <w:p w:rsidR="0051353A" w:rsidRDefault="0051353A" w:rsidP="0087438B">
      <w:pPr>
        <w:shd w:val="clear" w:color="auto" w:fill="FFFFFF"/>
        <w:tabs>
          <w:tab w:val="left" w:leader="dot" w:pos="4853"/>
          <w:tab w:val="left" w:leader="dot" w:pos="7690"/>
        </w:tabs>
        <w:ind w:right="-23"/>
        <w:jc w:val="both"/>
        <w:rPr>
          <w:color w:val="000000"/>
        </w:rPr>
      </w:pPr>
      <w:r w:rsidRPr="007927CA">
        <w:rPr>
          <w:color w:val="000000"/>
        </w:rPr>
        <w:t>ул. .................</w:t>
      </w:r>
      <w:r>
        <w:rPr>
          <w:color w:val="000000"/>
        </w:rPr>
        <w:t>.............</w:t>
      </w:r>
      <w:r w:rsidRPr="007927CA">
        <w:rPr>
          <w:color w:val="000000"/>
        </w:rPr>
        <w:t>....., № ........., бл. ............, вх. .........., ет. ....., ап. ....., тел. .........................</w:t>
      </w:r>
    </w:p>
    <w:p w:rsidR="0051353A" w:rsidRDefault="0051353A" w:rsidP="0087438B">
      <w:pPr>
        <w:shd w:val="clear" w:color="auto" w:fill="FFFFFF"/>
        <w:tabs>
          <w:tab w:val="left" w:leader="dot" w:pos="4853"/>
          <w:tab w:val="left" w:leader="dot" w:pos="7690"/>
        </w:tabs>
        <w:ind w:right="-23"/>
        <w:jc w:val="both"/>
        <w:rPr>
          <w:color w:val="000000"/>
        </w:rPr>
      </w:pPr>
      <w:r>
        <w:rPr>
          <w:color w:val="000000"/>
        </w:rPr>
        <w:t>електронен адрес .................................</w:t>
      </w:r>
    </w:p>
    <w:p w:rsidR="0051353A" w:rsidRPr="007927CA" w:rsidRDefault="0051353A" w:rsidP="0087438B">
      <w:pPr>
        <w:shd w:val="clear" w:color="auto" w:fill="FFFFFF"/>
        <w:tabs>
          <w:tab w:val="left" w:leader="dot" w:pos="4853"/>
          <w:tab w:val="left" w:leader="dot" w:pos="7690"/>
        </w:tabs>
        <w:ind w:right="-23"/>
        <w:jc w:val="both"/>
        <w:rPr>
          <w:color w:val="000000"/>
        </w:rPr>
      </w:pPr>
    </w:p>
    <w:p w:rsidR="0051353A" w:rsidRPr="00242195" w:rsidRDefault="0051353A" w:rsidP="00242195">
      <w:pPr>
        <w:widowControl w:val="0"/>
        <w:autoSpaceDE w:val="0"/>
        <w:autoSpaceDN w:val="0"/>
        <w:adjustRightInd w:val="0"/>
        <w:ind w:firstLine="480"/>
        <w:jc w:val="both"/>
      </w:pPr>
    </w:p>
    <w:p w:rsidR="0051353A" w:rsidRDefault="0051353A" w:rsidP="00242195">
      <w:pPr>
        <w:widowControl w:val="0"/>
        <w:autoSpaceDE w:val="0"/>
        <w:autoSpaceDN w:val="0"/>
        <w:adjustRightInd w:val="0"/>
        <w:jc w:val="both"/>
        <w:rPr>
          <w:b/>
          <w:bCs/>
        </w:rPr>
      </w:pPr>
      <w:r w:rsidRPr="00242195">
        <w:rPr>
          <w:b/>
          <w:bCs/>
        </w:rPr>
        <w:t>А. Анкетна карта</w:t>
      </w:r>
      <w:r>
        <w:rPr>
          <w:b/>
          <w:bCs/>
        </w:rPr>
        <w:t>.</w:t>
      </w:r>
    </w:p>
    <w:p w:rsidR="0051353A" w:rsidRPr="00242195" w:rsidRDefault="0051353A" w:rsidP="00242195">
      <w:pPr>
        <w:widowControl w:val="0"/>
        <w:autoSpaceDE w:val="0"/>
        <w:autoSpaceDN w:val="0"/>
        <w:adjustRightInd w:val="0"/>
        <w:jc w:val="both"/>
        <w:rPr>
          <w:b/>
          <w:bCs/>
        </w:rPr>
      </w:pPr>
    </w:p>
    <w:p w:rsidR="0051353A" w:rsidRPr="00242195" w:rsidRDefault="0051353A" w:rsidP="00242195">
      <w:pPr>
        <w:widowControl w:val="0"/>
        <w:autoSpaceDE w:val="0"/>
        <w:autoSpaceDN w:val="0"/>
        <w:adjustRightInd w:val="0"/>
        <w:jc w:val="both"/>
      </w:pPr>
      <w:r w:rsidRPr="00242195">
        <w:t>I. Семейно положение</w:t>
      </w:r>
    </w:p>
    <w:p w:rsidR="0051353A" w:rsidRPr="00242195" w:rsidRDefault="0051353A" w:rsidP="00242195">
      <w:pPr>
        <w:widowControl w:val="0"/>
        <w:autoSpaceDE w:val="0"/>
        <w:autoSpaceDN w:val="0"/>
        <w:adjustRightInd w:val="0"/>
        <w:jc w:val="both"/>
      </w:pPr>
      <w:r w:rsidRPr="00242195">
        <w:t>1. Състав на семейството</w:t>
      </w:r>
    </w:p>
    <w:p w:rsidR="0051353A" w:rsidRDefault="0051353A" w:rsidP="00242195">
      <w:pPr>
        <w:widowControl w:val="0"/>
        <w:autoSpaceDE w:val="0"/>
        <w:autoSpaceDN w:val="0"/>
        <w:adjustRightInd w:val="0"/>
        <w:jc w:val="both"/>
      </w:pPr>
      <w:r w:rsidRPr="00242195">
        <w:t>.....................................................................</w:t>
      </w:r>
      <w:r>
        <w:t>....................................................................................</w:t>
      </w:r>
    </w:p>
    <w:p w:rsidR="0051353A" w:rsidRPr="00242195" w:rsidRDefault="0051353A" w:rsidP="00242195">
      <w:pPr>
        <w:widowControl w:val="0"/>
        <w:autoSpaceDE w:val="0"/>
        <w:autoSpaceDN w:val="0"/>
        <w:adjustRightInd w:val="0"/>
        <w:jc w:val="both"/>
      </w:pPr>
    </w:p>
    <w:p w:rsidR="0051353A" w:rsidRPr="00242195" w:rsidRDefault="0051353A" w:rsidP="00242195">
      <w:pPr>
        <w:widowControl w:val="0"/>
        <w:autoSpaceDE w:val="0"/>
        <w:autoSpaceDN w:val="0"/>
        <w:adjustRightInd w:val="0"/>
        <w:jc w:val="both"/>
      </w:pPr>
      <w:r w:rsidRPr="00242195">
        <w:t xml:space="preserve">2. Безработни лица </w:t>
      </w:r>
      <w:r>
        <w:t xml:space="preserve">в семейството </w:t>
      </w:r>
      <w:r w:rsidRPr="00242195">
        <w:t>(регистрация в дирекция "Бюро по труда")</w:t>
      </w:r>
    </w:p>
    <w:p w:rsidR="0051353A" w:rsidRDefault="0051353A" w:rsidP="00242195">
      <w:pPr>
        <w:widowControl w:val="0"/>
        <w:autoSpaceDE w:val="0"/>
        <w:autoSpaceDN w:val="0"/>
        <w:adjustRightInd w:val="0"/>
        <w:jc w:val="both"/>
      </w:pPr>
      <w:r w:rsidRPr="00242195">
        <w:t>.....................................................................</w:t>
      </w:r>
      <w:r>
        <w:t>....................................................................................</w:t>
      </w:r>
    </w:p>
    <w:p w:rsidR="0051353A" w:rsidRPr="00242195" w:rsidRDefault="0051353A" w:rsidP="00242195">
      <w:pPr>
        <w:widowControl w:val="0"/>
        <w:autoSpaceDE w:val="0"/>
        <w:autoSpaceDN w:val="0"/>
        <w:adjustRightInd w:val="0"/>
        <w:jc w:val="both"/>
      </w:pPr>
    </w:p>
    <w:p w:rsidR="0051353A" w:rsidRPr="00242195" w:rsidRDefault="0051353A" w:rsidP="00242195">
      <w:pPr>
        <w:widowControl w:val="0"/>
        <w:autoSpaceDE w:val="0"/>
        <w:autoSpaceDN w:val="0"/>
        <w:adjustRightInd w:val="0"/>
        <w:jc w:val="both"/>
      </w:pPr>
      <w:r w:rsidRPr="00242195">
        <w:t>3. Брой съжителстващи лица с или без родствена връзка</w:t>
      </w:r>
    </w:p>
    <w:p w:rsidR="0051353A" w:rsidRDefault="0051353A" w:rsidP="00242195">
      <w:pPr>
        <w:widowControl w:val="0"/>
        <w:autoSpaceDE w:val="0"/>
        <w:autoSpaceDN w:val="0"/>
        <w:adjustRightInd w:val="0"/>
        <w:jc w:val="both"/>
      </w:pPr>
      <w:r w:rsidRPr="00242195">
        <w:t>.....................................................................</w:t>
      </w:r>
      <w:r>
        <w:t>....................................................................................</w:t>
      </w:r>
    </w:p>
    <w:p w:rsidR="0051353A" w:rsidRPr="00242195" w:rsidRDefault="0051353A" w:rsidP="00242195">
      <w:pPr>
        <w:widowControl w:val="0"/>
        <w:autoSpaceDE w:val="0"/>
        <w:autoSpaceDN w:val="0"/>
        <w:adjustRightInd w:val="0"/>
        <w:jc w:val="both"/>
      </w:pPr>
    </w:p>
    <w:p w:rsidR="0051353A" w:rsidRPr="00770C06" w:rsidRDefault="0051353A" w:rsidP="00242195">
      <w:pPr>
        <w:widowControl w:val="0"/>
        <w:autoSpaceDE w:val="0"/>
        <w:autoSpaceDN w:val="0"/>
        <w:adjustRightInd w:val="0"/>
        <w:jc w:val="both"/>
      </w:pPr>
      <w:r w:rsidRPr="00242195">
        <w:t xml:space="preserve">4. Данни за настойника/попечителя - състав на семейството,доходи, имуществено състояние </w:t>
      </w:r>
      <w:r>
        <w:t>(</w:t>
      </w:r>
      <w:r w:rsidRPr="00242195">
        <w:t>целта е да се докаже невъзможността на посоченитепо-горе лица да задоволяват основните жизнени потребности на подопечните</w:t>
      </w:r>
      <w:r>
        <w:t>/поднастойните</w:t>
      </w:r>
      <w:r w:rsidRPr="00242195">
        <w:t xml:space="preserve"> имлица поради здравни, възрастови, социални и други независещи от тях причиничрез труда си или доходите си, реализирани от притежавано имущество</w:t>
      </w:r>
      <w:bookmarkStart w:id="0" w:name="_GoBack"/>
      <w:bookmarkEnd w:id="0"/>
      <w:r>
        <w:t>)</w:t>
      </w:r>
    </w:p>
    <w:p w:rsidR="0051353A" w:rsidRDefault="0051353A" w:rsidP="00242195">
      <w:pPr>
        <w:widowControl w:val="0"/>
        <w:autoSpaceDE w:val="0"/>
        <w:autoSpaceDN w:val="0"/>
        <w:adjustRightInd w:val="0"/>
        <w:jc w:val="both"/>
      </w:pPr>
      <w:r w:rsidRPr="00242195"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t>....................................................................................................................................................................</w:t>
      </w:r>
    </w:p>
    <w:p w:rsidR="0051353A" w:rsidRPr="00242195" w:rsidRDefault="0051353A" w:rsidP="00242195">
      <w:pPr>
        <w:widowControl w:val="0"/>
        <w:autoSpaceDE w:val="0"/>
        <w:autoSpaceDN w:val="0"/>
        <w:adjustRightInd w:val="0"/>
        <w:jc w:val="both"/>
      </w:pPr>
      <w:r w:rsidRPr="00242195">
        <w:t>5. Лица, задължени по закон да осигуряват издръжка на потребителя(само ако има данни за влязло в сила съдебно решение, определящо лицето,което дължи издръжка) ...............................................</w:t>
      </w: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1353A" w:rsidRPr="00242195" w:rsidRDefault="0051353A" w:rsidP="00242195">
      <w:pPr>
        <w:widowControl w:val="0"/>
        <w:autoSpaceDE w:val="0"/>
        <w:autoSpaceDN w:val="0"/>
        <w:adjustRightInd w:val="0"/>
        <w:jc w:val="both"/>
      </w:pPr>
    </w:p>
    <w:p w:rsidR="0051353A" w:rsidRPr="00242195" w:rsidRDefault="0051353A" w:rsidP="00242195">
      <w:pPr>
        <w:widowControl w:val="0"/>
        <w:autoSpaceDE w:val="0"/>
        <w:autoSpaceDN w:val="0"/>
        <w:adjustRightInd w:val="0"/>
        <w:jc w:val="both"/>
      </w:pPr>
      <w:r w:rsidRPr="00242195">
        <w:t>II. Здравословно състояние (описание по ЕР на ТЕЛК, НЕЛК или медицински протокол на ЛКК, епикризи, медицински удостоверения</w:t>
      </w:r>
      <w:r>
        <w:t xml:space="preserve"> – описва се подробно</w:t>
      </w:r>
      <w:r w:rsidRPr="00242195">
        <w:t>)</w:t>
      </w:r>
    </w:p>
    <w:p w:rsidR="0051353A" w:rsidRPr="00242195" w:rsidRDefault="0051353A" w:rsidP="00242195">
      <w:pPr>
        <w:widowControl w:val="0"/>
        <w:autoSpaceDE w:val="0"/>
        <w:autoSpaceDN w:val="0"/>
        <w:adjustRightInd w:val="0"/>
        <w:jc w:val="both"/>
      </w:pPr>
      <w:r w:rsidRPr="00242195">
        <w:t>.............................................................................................................................................................................................................................</w:t>
      </w:r>
      <w:r>
        <w:t>.....................................................................................</w:t>
      </w:r>
    </w:p>
    <w:p w:rsidR="0051353A" w:rsidRPr="00323308" w:rsidRDefault="0051353A" w:rsidP="00242195">
      <w:pPr>
        <w:widowControl w:val="0"/>
        <w:autoSpaceDE w:val="0"/>
        <w:autoSpaceDN w:val="0"/>
        <w:adjustRightInd w:val="0"/>
        <w:jc w:val="both"/>
      </w:pPr>
      <w:r w:rsidRPr="00242195">
        <w:t xml:space="preserve">III. Материално </w:t>
      </w:r>
      <w:r>
        <w:t>състояние</w:t>
      </w:r>
    </w:p>
    <w:p w:rsidR="0051353A" w:rsidRPr="00242195" w:rsidRDefault="0051353A" w:rsidP="00242195">
      <w:pPr>
        <w:widowControl w:val="0"/>
        <w:autoSpaceDE w:val="0"/>
        <w:autoSpaceDN w:val="0"/>
        <w:adjustRightInd w:val="0"/>
        <w:jc w:val="both"/>
      </w:pPr>
      <w:r w:rsidRPr="00242195">
        <w:t>1. Месечен доход на лицето от:</w:t>
      </w:r>
    </w:p>
    <w:p w:rsidR="0051353A" w:rsidRPr="00242195" w:rsidRDefault="0051353A" w:rsidP="00242195">
      <w:pPr>
        <w:widowControl w:val="0"/>
        <w:autoSpaceDE w:val="0"/>
        <w:autoSpaceDN w:val="0"/>
        <w:adjustRightInd w:val="0"/>
        <w:jc w:val="both"/>
      </w:pPr>
      <w:r w:rsidRPr="00242195">
        <w:t>- пенсия (без добавката за чужда помощ на хората с увреждания, месечнидобавки и целеви помощи по ЗИХУ, доб</w:t>
      </w:r>
      <w:r>
        <w:t xml:space="preserve">авки към пенсиите на ветераните, </w:t>
      </w:r>
      <w:r w:rsidRPr="00242195">
        <w:t>доброволците и пострадалите в Отечествената война и на пострадалите приизпълнение на мисиите във военни контингенти на Организацията на обединенитенации; на навършилите 75- или 80-годишна възраст; еднократните компенсациикъм пенсиите или извънредните пенсии)........................................................</w:t>
      </w:r>
      <w:r>
        <w:t>.........................................................................................</w:t>
      </w:r>
      <w:r w:rsidRPr="00242195">
        <w:t>..лв.</w:t>
      </w:r>
    </w:p>
    <w:p w:rsidR="0051353A" w:rsidRPr="00242195" w:rsidRDefault="0051353A" w:rsidP="00242195">
      <w:pPr>
        <w:widowControl w:val="0"/>
        <w:autoSpaceDE w:val="0"/>
        <w:autoSpaceDN w:val="0"/>
        <w:adjustRightInd w:val="0"/>
        <w:jc w:val="both"/>
      </w:pPr>
      <w:r w:rsidRPr="00242195">
        <w:t>- наем ........................................................</w:t>
      </w:r>
      <w:r>
        <w:t>..............................................................................</w:t>
      </w:r>
      <w:r w:rsidRPr="00242195">
        <w:t>.. лв.</w:t>
      </w:r>
    </w:p>
    <w:p w:rsidR="0051353A" w:rsidRPr="00242195" w:rsidRDefault="0051353A" w:rsidP="00242195">
      <w:pPr>
        <w:widowControl w:val="0"/>
        <w:autoSpaceDE w:val="0"/>
        <w:autoSpaceDN w:val="0"/>
        <w:adjustRightInd w:val="0"/>
        <w:jc w:val="both"/>
      </w:pPr>
      <w:r w:rsidRPr="00242195">
        <w:t>- рента и аренда .............................</w:t>
      </w:r>
      <w:r>
        <w:t>...................................................................</w:t>
      </w:r>
      <w:r w:rsidRPr="00242195">
        <w:t>...........</w:t>
      </w:r>
      <w:r>
        <w:t>.</w:t>
      </w:r>
      <w:r w:rsidRPr="00242195">
        <w:t>........</w:t>
      </w:r>
      <w:r>
        <w:t>....</w:t>
      </w:r>
      <w:r w:rsidRPr="00242195">
        <w:t xml:space="preserve"> лв.</w:t>
      </w:r>
    </w:p>
    <w:p w:rsidR="0051353A" w:rsidRPr="00242195" w:rsidRDefault="0051353A" w:rsidP="00242195">
      <w:pPr>
        <w:widowControl w:val="0"/>
        <w:autoSpaceDE w:val="0"/>
        <w:autoSpaceDN w:val="0"/>
        <w:adjustRightInd w:val="0"/>
        <w:jc w:val="both"/>
      </w:pPr>
      <w:r w:rsidRPr="00242195">
        <w:t>- присъдени издръжки .....................</w:t>
      </w:r>
      <w:r>
        <w:t>.............................................................</w:t>
      </w:r>
      <w:r w:rsidRPr="00242195">
        <w:t>.......................</w:t>
      </w:r>
      <w:r>
        <w:t>...</w:t>
      </w:r>
      <w:r w:rsidRPr="00242195">
        <w:t>. лв.</w:t>
      </w:r>
    </w:p>
    <w:p w:rsidR="0051353A" w:rsidRPr="00242195" w:rsidRDefault="0051353A" w:rsidP="00242195">
      <w:pPr>
        <w:widowControl w:val="0"/>
        <w:autoSpaceDE w:val="0"/>
        <w:autoSpaceDN w:val="0"/>
        <w:adjustRightInd w:val="0"/>
        <w:jc w:val="both"/>
      </w:pPr>
      <w:r w:rsidRPr="00242195">
        <w:t>- вземания, влогове, дялови участия и ценни книжа ...</w:t>
      </w:r>
      <w:r>
        <w:t>..........................................</w:t>
      </w:r>
      <w:r w:rsidRPr="00242195">
        <w:t>...........</w:t>
      </w:r>
      <w:r>
        <w:t>...</w:t>
      </w:r>
      <w:r w:rsidRPr="00242195">
        <w:t>.. лв.</w:t>
      </w:r>
    </w:p>
    <w:p w:rsidR="0051353A" w:rsidRDefault="0051353A" w:rsidP="00242195">
      <w:pPr>
        <w:widowControl w:val="0"/>
        <w:autoSpaceDE w:val="0"/>
        <w:autoSpaceDN w:val="0"/>
        <w:adjustRightInd w:val="0"/>
        <w:jc w:val="both"/>
      </w:pPr>
      <w:r w:rsidRPr="00242195">
        <w:t>- други доходи ............................</w:t>
      </w:r>
      <w:r>
        <w:t>....................................................................</w:t>
      </w:r>
      <w:r w:rsidRPr="00242195">
        <w:t>......................</w:t>
      </w:r>
      <w:r>
        <w:t>....</w:t>
      </w:r>
      <w:r w:rsidRPr="00242195">
        <w:t xml:space="preserve"> лв.</w:t>
      </w:r>
    </w:p>
    <w:p w:rsidR="0051353A" w:rsidRPr="00242195" w:rsidRDefault="0051353A" w:rsidP="00242195">
      <w:pPr>
        <w:widowControl w:val="0"/>
        <w:autoSpaceDE w:val="0"/>
        <w:autoSpaceDN w:val="0"/>
        <w:adjustRightInd w:val="0"/>
        <w:jc w:val="both"/>
      </w:pPr>
    </w:p>
    <w:p w:rsidR="0051353A" w:rsidRPr="00242195" w:rsidRDefault="0051353A" w:rsidP="00242195">
      <w:pPr>
        <w:widowControl w:val="0"/>
        <w:autoSpaceDE w:val="0"/>
        <w:autoSpaceDN w:val="0"/>
        <w:adjustRightInd w:val="0"/>
        <w:jc w:val="both"/>
      </w:pPr>
      <w:r w:rsidRPr="00242195">
        <w:t>2. Имуществено състояние</w:t>
      </w:r>
    </w:p>
    <w:p w:rsidR="0051353A" w:rsidRPr="00242195" w:rsidRDefault="0051353A" w:rsidP="00242195">
      <w:pPr>
        <w:widowControl w:val="0"/>
        <w:autoSpaceDE w:val="0"/>
        <w:autoSpaceDN w:val="0"/>
        <w:adjustRightInd w:val="0"/>
        <w:jc w:val="both"/>
      </w:pPr>
      <w:r w:rsidRPr="00242195">
        <w:t>2.1. Жилище:</w:t>
      </w:r>
    </w:p>
    <w:p w:rsidR="0051353A" w:rsidRPr="00242195" w:rsidRDefault="0051353A" w:rsidP="00242195">
      <w:pPr>
        <w:widowControl w:val="0"/>
        <w:autoSpaceDE w:val="0"/>
        <w:autoSpaceDN w:val="0"/>
        <w:adjustRightInd w:val="0"/>
        <w:jc w:val="both"/>
      </w:pPr>
      <w:r w:rsidRPr="00242195">
        <w:t>Вид собственост (собствено, съсобствено, под наем</w:t>
      </w:r>
      <w:r>
        <w:t>, брой помещения, помещения, ползвани от кандидата – описва се</w:t>
      </w:r>
      <w:r w:rsidRPr="00242195">
        <w:t>)</w:t>
      </w:r>
    </w:p>
    <w:p w:rsidR="0051353A" w:rsidRPr="004D2848" w:rsidRDefault="0051353A" w:rsidP="00242195">
      <w:pPr>
        <w:widowControl w:val="0"/>
        <w:autoSpaceDE w:val="0"/>
        <w:autoSpaceDN w:val="0"/>
        <w:adjustRightInd w:val="0"/>
        <w:jc w:val="both"/>
      </w:pPr>
      <w:r w:rsidRPr="00242195">
        <w:t>....................................................................</w:t>
      </w:r>
      <w:r>
        <w:t>..................................................................................</w:t>
      </w:r>
      <w:r w:rsidRPr="00242195">
        <w:t>.</w:t>
      </w:r>
      <w:r>
        <w:t>..</w:t>
      </w:r>
    </w:p>
    <w:p w:rsidR="0051353A" w:rsidRPr="00242195" w:rsidRDefault="0051353A" w:rsidP="00242195">
      <w:pPr>
        <w:widowControl w:val="0"/>
        <w:autoSpaceDE w:val="0"/>
        <w:autoSpaceDN w:val="0"/>
        <w:adjustRightInd w:val="0"/>
        <w:jc w:val="both"/>
      </w:pPr>
      <w:r w:rsidRPr="00242195">
        <w:t>Документ за собственост</w:t>
      </w:r>
    </w:p>
    <w:p w:rsidR="0051353A" w:rsidRPr="00242195" w:rsidRDefault="0051353A" w:rsidP="00242195">
      <w:pPr>
        <w:widowControl w:val="0"/>
        <w:autoSpaceDE w:val="0"/>
        <w:autoSpaceDN w:val="0"/>
        <w:adjustRightInd w:val="0"/>
        <w:jc w:val="both"/>
      </w:pPr>
      <w:r w:rsidRPr="00242195">
        <w:t>.....................................................................</w:t>
      </w:r>
      <w:r>
        <w:t>....................................................................................</w:t>
      </w:r>
    </w:p>
    <w:p w:rsidR="0051353A" w:rsidRPr="001C2434" w:rsidRDefault="0051353A" w:rsidP="00242195">
      <w:pPr>
        <w:widowControl w:val="0"/>
        <w:autoSpaceDE w:val="0"/>
        <w:autoSpaceDN w:val="0"/>
        <w:adjustRightInd w:val="0"/>
        <w:jc w:val="both"/>
      </w:pPr>
      <w:r w:rsidRPr="00242195">
        <w:t>Размер на наема .....................................................</w:t>
      </w:r>
      <w:r>
        <w:t>........................................................................</w:t>
      </w:r>
    </w:p>
    <w:p w:rsidR="0051353A" w:rsidRPr="00242195" w:rsidRDefault="0051353A" w:rsidP="00242195">
      <w:pPr>
        <w:widowControl w:val="0"/>
        <w:autoSpaceDE w:val="0"/>
        <w:autoSpaceDN w:val="0"/>
        <w:adjustRightInd w:val="0"/>
        <w:jc w:val="both"/>
      </w:pPr>
      <w:r w:rsidRPr="00242195">
        <w:t>2.2. Друг недвижим имот (при наличие се описва):</w:t>
      </w:r>
    </w:p>
    <w:p w:rsidR="0051353A" w:rsidRPr="001C2434" w:rsidRDefault="0051353A" w:rsidP="00242195">
      <w:pPr>
        <w:widowControl w:val="0"/>
        <w:autoSpaceDE w:val="0"/>
        <w:autoSpaceDN w:val="0"/>
        <w:adjustRightInd w:val="0"/>
        <w:jc w:val="both"/>
      </w:pPr>
      <w:r w:rsidRPr="00242195">
        <w:t>.....................................................................</w:t>
      </w:r>
      <w:r>
        <w:t>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1353A" w:rsidRDefault="0051353A" w:rsidP="00954706">
      <w:pPr>
        <w:widowControl w:val="0"/>
        <w:autoSpaceDE w:val="0"/>
        <w:autoSpaceDN w:val="0"/>
        <w:adjustRightInd w:val="0"/>
        <w:jc w:val="both"/>
      </w:pPr>
      <w:r w:rsidRPr="00242195">
        <w:t>2.3. Земеделска земя/дка ....</w:t>
      </w:r>
      <w:r>
        <w:t>.......</w:t>
      </w:r>
      <w:r w:rsidRPr="00242195">
        <w:t>(при наличие се описва)</w:t>
      </w:r>
    </w:p>
    <w:p w:rsidR="0051353A" w:rsidRDefault="0051353A" w:rsidP="00954706">
      <w:pPr>
        <w:widowControl w:val="0"/>
        <w:autoSpaceDE w:val="0"/>
        <w:autoSpaceDN w:val="0"/>
        <w:adjustRightInd w:val="0"/>
        <w:jc w:val="both"/>
      </w:pPr>
      <w:r w:rsidRPr="00242195">
        <w:t>................................................................</w:t>
      </w:r>
      <w:r>
        <w:t>.........................................................................................</w:t>
      </w:r>
    </w:p>
    <w:p w:rsidR="0051353A" w:rsidRDefault="0051353A" w:rsidP="00242195">
      <w:pPr>
        <w:widowControl w:val="0"/>
        <w:autoSpaceDE w:val="0"/>
        <w:autoSpaceDN w:val="0"/>
        <w:adjustRightInd w:val="0"/>
        <w:jc w:val="both"/>
      </w:pPr>
      <w:r w:rsidRPr="00242195">
        <w:t>.....................................................................</w:t>
      </w:r>
      <w:r>
        <w:t>....................................................................................</w:t>
      </w:r>
    </w:p>
    <w:p w:rsidR="0051353A" w:rsidRPr="001C2434" w:rsidRDefault="0051353A" w:rsidP="00242195">
      <w:pPr>
        <w:widowControl w:val="0"/>
        <w:autoSpaceDE w:val="0"/>
        <w:autoSpaceDN w:val="0"/>
        <w:adjustRightInd w:val="0"/>
        <w:jc w:val="both"/>
      </w:pPr>
    </w:p>
    <w:p w:rsidR="0051353A" w:rsidRPr="005C1243" w:rsidRDefault="0051353A" w:rsidP="00242195">
      <w:pPr>
        <w:widowControl w:val="0"/>
        <w:autoSpaceDE w:val="0"/>
        <w:autoSpaceDN w:val="0"/>
        <w:adjustRightInd w:val="0"/>
        <w:jc w:val="both"/>
      </w:pPr>
      <w:r w:rsidRPr="00242195">
        <w:t>IV. Допълнителни данни, установени при социалната оценка и другиконстатирани обстоятелства</w:t>
      </w:r>
      <w:r>
        <w:t>:</w:t>
      </w:r>
    </w:p>
    <w:p w:rsidR="0051353A" w:rsidRDefault="0051353A" w:rsidP="00242195">
      <w:pPr>
        <w:widowControl w:val="0"/>
        <w:autoSpaceDE w:val="0"/>
        <w:autoSpaceDN w:val="0"/>
        <w:adjustRightInd w:val="0"/>
        <w:jc w:val="both"/>
      </w:pPr>
      <w:r>
        <w:t xml:space="preserve">А.Данни, свързани с </w:t>
      </w:r>
      <w:r w:rsidRPr="00242195">
        <w:t>определя</w:t>
      </w:r>
      <w:r>
        <w:t>не</w:t>
      </w:r>
      <w:r w:rsidRPr="00242195">
        <w:t xml:space="preserve"> размера на таксата в специализиранаинституция</w:t>
      </w:r>
      <w:r>
        <w:t>или социална услуга в общността от резидентен тип</w:t>
      </w:r>
      <w:r w:rsidRPr="00242195">
        <w:t>:</w:t>
      </w:r>
    </w:p>
    <w:p w:rsidR="0051353A" w:rsidRPr="00387436" w:rsidRDefault="0051353A" w:rsidP="00242195">
      <w:pPr>
        <w:widowControl w:val="0"/>
        <w:autoSpaceDE w:val="0"/>
        <w:autoSpaceDN w:val="0"/>
        <w:adjustRightInd w:val="0"/>
        <w:jc w:val="both"/>
      </w:pPr>
      <w:r w:rsidRPr="00242195">
        <w:t>1. Имат вземания, влогове, дялови участия и ценни книжа, чиято общастойност надхвърля 500 лв......................................................................</w:t>
      </w:r>
      <w:r>
        <w:t>...................................................</w:t>
      </w:r>
    </w:p>
    <w:p w:rsidR="0051353A" w:rsidRPr="00242195" w:rsidRDefault="0051353A" w:rsidP="00242195">
      <w:pPr>
        <w:widowControl w:val="0"/>
        <w:autoSpaceDE w:val="0"/>
        <w:autoSpaceDN w:val="0"/>
        <w:adjustRightInd w:val="0"/>
        <w:jc w:val="both"/>
      </w:pPr>
      <w:r w:rsidRPr="00242195">
        <w:t>2. Имат сключен договор за предоставяне на собственост срещу задължениеза издръжка и/или гледане</w:t>
      </w:r>
      <w:r>
        <w:t xml:space="preserve"> ……………………………………</w:t>
      </w:r>
      <w:r w:rsidRPr="00242195">
        <w:t>......................................................................</w:t>
      </w:r>
    </w:p>
    <w:p w:rsidR="0051353A" w:rsidRPr="008C6C7A" w:rsidRDefault="0051353A" w:rsidP="00387436">
      <w:pPr>
        <w:ind w:right="-23"/>
        <w:jc w:val="both"/>
      </w:pPr>
      <w:r w:rsidRPr="00242195">
        <w:t>3. Са прехвърлили срещу заплащане собствеността върху недвижим имоти/или идеални части от него през последните 5 години</w:t>
      </w:r>
      <w:r>
        <w:t>;</w:t>
      </w:r>
      <w:r w:rsidRPr="00A47CD6">
        <w:t>дата на изповядване на сделката</w:t>
      </w:r>
      <w:r>
        <w:t>/ите ..............................................................; стойност на сделката/ите ………………………. лв.;</w:t>
      </w:r>
    </w:p>
    <w:p w:rsidR="0051353A" w:rsidRPr="008C6C7A" w:rsidRDefault="0051353A" w:rsidP="00387436">
      <w:pPr>
        <w:ind w:right="-23"/>
        <w:jc w:val="both"/>
      </w:pPr>
      <w:r w:rsidRPr="00242195">
        <w:t>4. Са прехвърлили чрез договор за дарение собствеността върху недвижимимот и/или идеални части от него през последните 5 години</w:t>
      </w:r>
      <w:r>
        <w:t>;</w:t>
      </w:r>
      <w:r w:rsidRPr="00A47CD6">
        <w:t>дата на изповядване на сделката</w:t>
      </w:r>
      <w:r>
        <w:t>/ите ................................................................; стойност на сделката/ите ……………………..…. лв.</w:t>
      </w:r>
    </w:p>
    <w:p w:rsidR="0051353A" w:rsidRPr="00242195" w:rsidRDefault="0051353A" w:rsidP="00387436">
      <w:pPr>
        <w:widowControl w:val="0"/>
        <w:autoSpaceDE w:val="0"/>
        <w:autoSpaceDN w:val="0"/>
        <w:adjustRightInd w:val="0"/>
        <w:jc w:val="both"/>
      </w:pPr>
      <w:r w:rsidRPr="00242195">
        <w:t>5. Лицето ще заплаща такса в размер на:</w:t>
      </w:r>
    </w:p>
    <w:p w:rsidR="0051353A" w:rsidRPr="00242195" w:rsidRDefault="0051353A" w:rsidP="00242195">
      <w:pPr>
        <w:widowControl w:val="0"/>
        <w:autoSpaceDE w:val="0"/>
        <w:autoSpaceDN w:val="0"/>
        <w:adjustRightInd w:val="0"/>
        <w:jc w:val="both"/>
      </w:pPr>
      <w:r w:rsidRPr="00242195">
        <w:t>- действителните месечни разходи за издръжка на едно лице, настанено вспециализирана институция</w:t>
      </w:r>
      <w:r>
        <w:t>/социална услуга от резидентен тип</w:t>
      </w:r>
      <w:r w:rsidRPr="00242195">
        <w:t xml:space="preserve"> - ..........................</w:t>
      </w:r>
      <w:r>
        <w:t>.........................</w:t>
      </w:r>
      <w:r w:rsidRPr="00242195">
        <w:t xml:space="preserve">........ </w:t>
      </w:r>
      <w:r w:rsidRPr="00387436">
        <w:rPr>
          <w:b/>
          <w:bCs/>
        </w:rPr>
        <w:t>да/не;</w:t>
      </w:r>
    </w:p>
    <w:p w:rsidR="0051353A" w:rsidRDefault="0051353A" w:rsidP="00242195">
      <w:pPr>
        <w:widowControl w:val="0"/>
        <w:autoSpaceDE w:val="0"/>
        <w:autoSpaceDN w:val="0"/>
        <w:adjustRightInd w:val="0"/>
        <w:jc w:val="both"/>
      </w:pPr>
      <w:r w:rsidRPr="00242195">
        <w:t xml:space="preserve">- процент от дохода ........................................... </w:t>
      </w:r>
      <w:r w:rsidRPr="00387436">
        <w:rPr>
          <w:b/>
          <w:bCs/>
        </w:rPr>
        <w:t>да/не</w:t>
      </w:r>
      <w:r w:rsidRPr="00242195">
        <w:t>.</w:t>
      </w:r>
    </w:p>
    <w:p w:rsidR="0051353A" w:rsidRPr="00242195" w:rsidRDefault="0051353A" w:rsidP="00242195">
      <w:pPr>
        <w:widowControl w:val="0"/>
        <w:autoSpaceDE w:val="0"/>
        <w:autoSpaceDN w:val="0"/>
        <w:adjustRightInd w:val="0"/>
        <w:jc w:val="both"/>
      </w:pPr>
      <w:r w:rsidRPr="00242195">
        <w:t>6. Данни, получени от други източници (общинска администрация, РУСО,прокуратура, МВР, НПО и др.)</w:t>
      </w:r>
    </w:p>
    <w:p w:rsidR="0051353A" w:rsidRDefault="0051353A" w:rsidP="00242195">
      <w:pPr>
        <w:widowControl w:val="0"/>
        <w:autoSpaceDE w:val="0"/>
        <w:autoSpaceDN w:val="0"/>
        <w:adjustRightInd w:val="0"/>
        <w:jc w:val="both"/>
      </w:pPr>
      <w:r w:rsidRPr="00242195">
        <w:t>.....................................................................</w:t>
      </w:r>
      <w:r>
        <w:t>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1353A" w:rsidRDefault="0051353A" w:rsidP="00242195">
      <w:pPr>
        <w:widowControl w:val="0"/>
        <w:autoSpaceDE w:val="0"/>
        <w:autoSpaceDN w:val="0"/>
        <w:adjustRightInd w:val="0"/>
        <w:jc w:val="both"/>
      </w:pPr>
      <w:r>
        <w:t>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51353A" w:rsidRPr="00323308" w:rsidRDefault="0051353A" w:rsidP="00242195">
      <w:pPr>
        <w:widowControl w:val="0"/>
        <w:autoSpaceDE w:val="0"/>
        <w:autoSpaceDN w:val="0"/>
        <w:adjustRightInd w:val="0"/>
        <w:jc w:val="both"/>
      </w:pPr>
    </w:p>
    <w:p w:rsidR="0051353A" w:rsidRPr="00242195" w:rsidRDefault="0051353A" w:rsidP="00242195">
      <w:pPr>
        <w:widowControl w:val="0"/>
        <w:autoSpaceDE w:val="0"/>
        <w:autoSpaceDN w:val="0"/>
        <w:adjustRightInd w:val="0"/>
        <w:jc w:val="both"/>
      </w:pPr>
      <w:r w:rsidRPr="00242195">
        <w:t>7. Други констатирани обстоятелства:</w:t>
      </w:r>
    </w:p>
    <w:p w:rsidR="0051353A" w:rsidRPr="005B01D0" w:rsidRDefault="0051353A" w:rsidP="00171090">
      <w:pPr>
        <w:widowControl w:val="0"/>
        <w:autoSpaceDE w:val="0"/>
        <w:autoSpaceDN w:val="0"/>
        <w:adjustRightInd w:val="0"/>
        <w:jc w:val="both"/>
      </w:pPr>
      <w:r w:rsidRPr="00242195">
        <w:t>.....................................................................</w:t>
      </w:r>
      <w:r>
        <w:t>....................................................................................……..………………………………………………………………………………………….….…………………………………………………………………………………………………....…………………………………………………………………………………………………....………………………………………………………………………………………………….....</w:t>
      </w:r>
    </w:p>
    <w:p w:rsidR="0051353A" w:rsidRDefault="0051353A" w:rsidP="00171090">
      <w:pPr>
        <w:widowControl w:val="0"/>
        <w:autoSpaceDE w:val="0"/>
        <w:autoSpaceDN w:val="0"/>
        <w:adjustRightInd w:val="0"/>
        <w:jc w:val="both"/>
      </w:pPr>
    </w:p>
    <w:p w:rsidR="0051353A" w:rsidRPr="005B01D0" w:rsidRDefault="0051353A" w:rsidP="00242195">
      <w:pPr>
        <w:widowControl w:val="0"/>
        <w:autoSpaceDE w:val="0"/>
        <w:autoSpaceDN w:val="0"/>
        <w:adjustRightInd w:val="0"/>
        <w:jc w:val="both"/>
      </w:pPr>
      <w:r w:rsidRPr="005B01D0">
        <w:t>Б. Преценка на възможностите на лицето за задоволяване на основнитежизнени потребности, съгласно изготвената социална оценка:</w:t>
      </w:r>
    </w:p>
    <w:p w:rsidR="0051353A" w:rsidRPr="005B01D0" w:rsidRDefault="0051353A" w:rsidP="00171090">
      <w:pPr>
        <w:widowControl w:val="0"/>
        <w:autoSpaceDE w:val="0"/>
        <w:autoSpaceDN w:val="0"/>
        <w:adjustRightInd w:val="0"/>
        <w:jc w:val="both"/>
      </w:pPr>
      <w:r>
        <w:t>………..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....………………………………………………………………………………………………….....</w:t>
      </w:r>
    </w:p>
    <w:p w:rsidR="0051353A" w:rsidRPr="005B01D0" w:rsidRDefault="0051353A" w:rsidP="00242195">
      <w:pPr>
        <w:widowControl w:val="0"/>
        <w:autoSpaceDE w:val="0"/>
        <w:autoSpaceDN w:val="0"/>
        <w:adjustRightInd w:val="0"/>
        <w:jc w:val="both"/>
      </w:pPr>
    </w:p>
    <w:p w:rsidR="0051353A" w:rsidRDefault="0051353A" w:rsidP="00242195">
      <w:pPr>
        <w:widowControl w:val="0"/>
        <w:autoSpaceDE w:val="0"/>
        <w:autoSpaceDN w:val="0"/>
        <w:adjustRightInd w:val="0"/>
        <w:jc w:val="both"/>
      </w:pPr>
      <w:r w:rsidRPr="005B01D0">
        <w:t>В. Преценка на потребностите на лицето</w:t>
      </w:r>
      <w:r>
        <w:t xml:space="preserve">, </w:t>
      </w:r>
      <w:r w:rsidRPr="005B01D0">
        <w:t>съгласно изготвената социална оценка</w:t>
      </w:r>
    </w:p>
    <w:p w:rsidR="0051353A" w:rsidRDefault="0051353A" w:rsidP="00242195">
      <w:pPr>
        <w:widowControl w:val="0"/>
        <w:autoSpaceDE w:val="0"/>
        <w:autoSpaceDN w:val="0"/>
        <w:adjustRightInd w:val="0"/>
        <w:jc w:val="both"/>
      </w:pPr>
      <w:r w:rsidRPr="005B01D0">
        <w:t>.......................................................................................................................................................</w:t>
      </w: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1353A" w:rsidRDefault="0051353A" w:rsidP="00242195">
      <w:pPr>
        <w:widowControl w:val="0"/>
        <w:autoSpaceDE w:val="0"/>
        <w:autoSpaceDN w:val="0"/>
        <w:adjustRightInd w:val="0"/>
        <w:jc w:val="both"/>
      </w:pPr>
    </w:p>
    <w:p w:rsidR="0051353A" w:rsidRPr="001A3286" w:rsidRDefault="0051353A" w:rsidP="001A3286">
      <w:pPr>
        <w:widowControl w:val="0"/>
        <w:autoSpaceDE w:val="0"/>
        <w:autoSpaceDN w:val="0"/>
        <w:adjustRightInd w:val="0"/>
        <w:jc w:val="both"/>
      </w:pPr>
      <w:r>
        <w:t>Г</w:t>
      </w:r>
      <w:r w:rsidRPr="001A3286">
        <w:t xml:space="preserve">. Становище </w:t>
      </w:r>
      <w:r>
        <w:t xml:space="preserve">на настойника/попечителя, </w:t>
      </w:r>
      <w:r w:rsidRPr="001A3286">
        <w:t xml:space="preserve">относно възможностите за полагане на </w:t>
      </w:r>
      <w:r>
        <w:t>грижи за лицето в домашна среда</w:t>
      </w:r>
    </w:p>
    <w:p w:rsidR="0051353A" w:rsidRDefault="0051353A" w:rsidP="001A3286">
      <w:pPr>
        <w:widowControl w:val="0"/>
        <w:autoSpaceDE w:val="0"/>
        <w:autoSpaceDN w:val="0"/>
        <w:adjustRightInd w:val="0"/>
        <w:jc w:val="both"/>
      </w:pPr>
      <w:r w:rsidRPr="00242195">
        <w:t>.....................................................................</w:t>
      </w:r>
      <w:r>
        <w:t>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1353A" w:rsidRDefault="0051353A" w:rsidP="00B44420">
      <w:pPr>
        <w:widowControl w:val="0"/>
        <w:autoSpaceDE w:val="0"/>
        <w:autoSpaceDN w:val="0"/>
        <w:adjustRightInd w:val="0"/>
        <w:jc w:val="both"/>
      </w:pPr>
    </w:p>
    <w:p w:rsidR="0051353A" w:rsidRDefault="0051353A" w:rsidP="00242195">
      <w:pPr>
        <w:widowControl w:val="0"/>
        <w:autoSpaceDE w:val="0"/>
        <w:autoSpaceDN w:val="0"/>
        <w:adjustRightInd w:val="0"/>
        <w:jc w:val="both"/>
      </w:pPr>
      <w:r>
        <w:t>Д</w:t>
      </w:r>
      <w:r w:rsidRPr="00242195">
        <w:t>. Mотивирано предложение за ползване на социални услуги:</w:t>
      </w:r>
    </w:p>
    <w:p w:rsidR="0051353A" w:rsidRPr="00242195" w:rsidRDefault="0051353A" w:rsidP="00242195">
      <w:pPr>
        <w:widowControl w:val="0"/>
        <w:autoSpaceDE w:val="0"/>
        <w:autoSpaceDN w:val="0"/>
        <w:adjustRightInd w:val="0"/>
        <w:jc w:val="both"/>
      </w:pPr>
      <w:r w:rsidRPr="00242195">
        <w:t>- социални услуги, ползвани от лицето, продължителност(описва</w:t>
      </w:r>
      <w:r>
        <w:t xml:space="preserve"> се</w:t>
      </w:r>
      <w:r w:rsidRPr="00242195">
        <w:t>):</w:t>
      </w:r>
    </w:p>
    <w:p w:rsidR="0051353A" w:rsidRDefault="0051353A" w:rsidP="00242195">
      <w:pPr>
        <w:widowControl w:val="0"/>
        <w:autoSpaceDE w:val="0"/>
        <w:autoSpaceDN w:val="0"/>
        <w:adjustRightInd w:val="0"/>
        <w:jc w:val="both"/>
      </w:pPr>
      <w:r w:rsidRPr="00242195">
        <w:t>.....................................................................</w:t>
      </w:r>
      <w:r>
        <w:t>..................................................................................</w:t>
      </w:r>
    </w:p>
    <w:p w:rsidR="0051353A" w:rsidRDefault="0051353A" w:rsidP="00242195">
      <w:pPr>
        <w:widowControl w:val="0"/>
        <w:autoSpaceDE w:val="0"/>
        <w:autoSpaceDN w:val="0"/>
        <w:adjustRightInd w:val="0"/>
        <w:jc w:val="both"/>
      </w:pPr>
      <w:r>
        <w:t>………………………………………………………………………………………………...…………………………………………………………………………………………………...……………………………………………………………………………………………………..</w:t>
      </w:r>
    </w:p>
    <w:p w:rsidR="0051353A" w:rsidRDefault="0051353A" w:rsidP="00242195">
      <w:pPr>
        <w:widowControl w:val="0"/>
        <w:autoSpaceDE w:val="0"/>
        <w:autoSpaceDN w:val="0"/>
        <w:adjustRightInd w:val="0"/>
        <w:jc w:val="both"/>
      </w:pPr>
    </w:p>
    <w:p w:rsidR="0051353A" w:rsidRPr="001B2C0B" w:rsidRDefault="0051353A" w:rsidP="009C35BF">
      <w:pPr>
        <w:widowControl w:val="0"/>
        <w:autoSpaceDE w:val="0"/>
        <w:autoSpaceDN w:val="0"/>
        <w:adjustRightInd w:val="0"/>
        <w:jc w:val="both"/>
      </w:pPr>
      <w:r w:rsidRPr="001B2C0B">
        <w:t>- препоръчани социални услуги, мотиви и продължителност(описва се):</w:t>
      </w:r>
    </w:p>
    <w:p w:rsidR="0051353A" w:rsidRPr="001B2C0B" w:rsidRDefault="0051353A" w:rsidP="009C35BF">
      <w:pPr>
        <w:widowControl w:val="0"/>
        <w:autoSpaceDE w:val="0"/>
        <w:autoSpaceDN w:val="0"/>
        <w:adjustRightInd w:val="0"/>
        <w:jc w:val="both"/>
      </w:pPr>
      <w:r w:rsidRPr="001B2C0B">
        <w:t>………………………………………………………………………………………………...…………………………………………………………………………………………………...……………………………………………………………………………………………………..</w:t>
      </w:r>
    </w:p>
    <w:p w:rsidR="0051353A" w:rsidRPr="001B2C0B" w:rsidRDefault="0051353A" w:rsidP="009C35BF">
      <w:pPr>
        <w:widowControl w:val="0"/>
        <w:autoSpaceDE w:val="0"/>
        <w:autoSpaceDN w:val="0"/>
        <w:adjustRightInd w:val="0"/>
        <w:jc w:val="both"/>
      </w:pPr>
      <w:r w:rsidRPr="001B2C0B">
        <w:t>…………………………………………………………………………………………………..</w:t>
      </w:r>
    </w:p>
    <w:p w:rsidR="0051353A" w:rsidRPr="001B2C0B" w:rsidRDefault="0051353A" w:rsidP="009C35BF">
      <w:pPr>
        <w:widowControl w:val="0"/>
        <w:autoSpaceDE w:val="0"/>
        <w:autoSpaceDN w:val="0"/>
        <w:adjustRightInd w:val="0"/>
        <w:jc w:val="both"/>
      </w:pPr>
    </w:p>
    <w:p w:rsidR="0051353A" w:rsidRDefault="0051353A" w:rsidP="003F2F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both"/>
      </w:pPr>
      <w:r w:rsidRPr="001B2C0B">
        <w:t xml:space="preserve">Попълва се само в случаите, в които в социалната оценка са препоръчани услуги, </w:t>
      </w:r>
      <w:r w:rsidRPr="001B2C0B">
        <w:rPr>
          <w:b/>
          <w:bCs/>
        </w:rPr>
        <w:t>различни</w:t>
      </w:r>
      <w:r w:rsidRPr="001B2C0B">
        <w:t xml:space="preserve"> от посочените в заявлението на кандидат-потребителя.</w:t>
      </w:r>
    </w:p>
    <w:p w:rsidR="0051353A" w:rsidRPr="00323308" w:rsidRDefault="0051353A" w:rsidP="00242195">
      <w:pPr>
        <w:widowControl w:val="0"/>
        <w:autoSpaceDE w:val="0"/>
        <w:autoSpaceDN w:val="0"/>
        <w:adjustRightInd w:val="0"/>
        <w:jc w:val="both"/>
      </w:pPr>
    </w:p>
    <w:p w:rsidR="0051353A" w:rsidRPr="00242195" w:rsidRDefault="0051353A" w:rsidP="00242195">
      <w:pPr>
        <w:widowControl w:val="0"/>
        <w:autoSpaceDE w:val="0"/>
        <w:autoSpaceDN w:val="0"/>
        <w:adjustRightInd w:val="0"/>
        <w:jc w:val="both"/>
      </w:pPr>
      <w:r w:rsidRPr="00242195">
        <w:t>- социални услуги</w:t>
      </w:r>
      <w:r>
        <w:t xml:space="preserve"> в общността</w:t>
      </w:r>
      <w:r w:rsidRPr="00242195">
        <w:t>,</w:t>
      </w:r>
      <w:r>
        <w:t xml:space="preserve"> в това число и от резидентен тип,</w:t>
      </w:r>
      <w:r w:rsidRPr="00242195">
        <w:t xml:space="preserve"> предложени на лицето или на неговия законенпредставител, с цел превенция на настаняването в специализирана институция</w:t>
      </w:r>
      <w:r>
        <w:t>, мотиви и продължителност (описва се)</w:t>
      </w:r>
      <w:r w:rsidRPr="00242195">
        <w:t>:</w:t>
      </w:r>
    </w:p>
    <w:p w:rsidR="0051353A" w:rsidRDefault="0051353A" w:rsidP="00242195">
      <w:pPr>
        <w:widowControl w:val="0"/>
        <w:autoSpaceDE w:val="0"/>
        <w:autoSpaceDN w:val="0"/>
        <w:adjustRightInd w:val="0"/>
        <w:jc w:val="both"/>
      </w:pPr>
      <w:r w:rsidRPr="00242195">
        <w:t>.....................................................................</w:t>
      </w:r>
      <w:r>
        <w:t>..................................................................................</w:t>
      </w:r>
    </w:p>
    <w:p w:rsidR="0051353A" w:rsidRDefault="0051353A" w:rsidP="005B01D0">
      <w:pPr>
        <w:widowControl w:val="0"/>
        <w:autoSpaceDE w:val="0"/>
        <w:autoSpaceDN w:val="0"/>
        <w:adjustRightInd w:val="0"/>
        <w:jc w:val="both"/>
      </w:pPr>
      <w:r>
        <w:t>……………………………………………………………………………………………...…………………………………………………………………………………………………...………………………………………………………………………………………………………..</w:t>
      </w:r>
    </w:p>
    <w:p w:rsidR="0051353A" w:rsidRPr="00323308" w:rsidRDefault="0051353A" w:rsidP="005B01D0">
      <w:pPr>
        <w:widowControl w:val="0"/>
        <w:autoSpaceDE w:val="0"/>
        <w:autoSpaceDN w:val="0"/>
        <w:adjustRightInd w:val="0"/>
        <w:jc w:val="both"/>
      </w:pPr>
    </w:p>
    <w:p w:rsidR="0051353A" w:rsidRPr="00242195" w:rsidRDefault="0051353A" w:rsidP="00F324AA">
      <w:pPr>
        <w:widowControl w:val="0"/>
        <w:autoSpaceDE w:val="0"/>
        <w:autoSpaceDN w:val="0"/>
        <w:adjustRightInd w:val="0"/>
        <w:jc w:val="both"/>
      </w:pPr>
      <w:r>
        <w:t xml:space="preserve">- </w:t>
      </w:r>
      <w:r w:rsidRPr="00DE0ABF">
        <w:t>настаняване в специализирана институция, в съответствие с идентифицираните потребности и с желанието и личния избор на лицето</w:t>
      </w:r>
      <w:r>
        <w:t>,</w:t>
      </w:r>
      <w:r w:rsidRPr="00DE0ABF">
        <w:t xml:space="preserve"> при спазване на чл. 16, ал. 2 от Закона за социално подпомагане</w:t>
      </w:r>
      <w:r>
        <w:t xml:space="preserve">, </w:t>
      </w:r>
      <w:r w:rsidRPr="000E6F11">
        <w:t>съгласно който социални услуги в специализирани институции се предоставят само след изчерпване на възможностите за предоставяне</w:t>
      </w:r>
      <w:r>
        <w:t xml:space="preserve"> на социални услуги в общността, мотиви и </w:t>
      </w:r>
      <w:r w:rsidRPr="000E6F11">
        <w:t>продължителност</w:t>
      </w:r>
      <w:r>
        <w:t xml:space="preserve"> (описва се)</w:t>
      </w:r>
      <w:r w:rsidRPr="00242195">
        <w:t>:</w:t>
      </w:r>
    </w:p>
    <w:p w:rsidR="0051353A" w:rsidRPr="00F324AA" w:rsidRDefault="0051353A" w:rsidP="00242195">
      <w:pPr>
        <w:widowControl w:val="0"/>
        <w:autoSpaceDE w:val="0"/>
        <w:autoSpaceDN w:val="0"/>
        <w:adjustRightInd w:val="0"/>
        <w:jc w:val="both"/>
      </w:pPr>
      <w:r>
        <w:t>……………………………………………………………………………………………….......</w:t>
      </w:r>
    </w:p>
    <w:p w:rsidR="0051353A" w:rsidRPr="00323308" w:rsidRDefault="0051353A" w:rsidP="005B01D0">
      <w:pPr>
        <w:widowControl w:val="0"/>
        <w:autoSpaceDE w:val="0"/>
        <w:autoSpaceDN w:val="0"/>
        <w:adjustRightInd w:val="0"/>
        <w:jc w:val="both"/>
      </w:pPr>
      <w:r>
        <w:t>………………………………………………………………………………………………...…………………………………………………………………………………………………...……………………………………………………………………………………………………..</w:t>
      </w:r>
    </w:p>
    <w:p w:rsidR="0051353A" w:rsidRDefault="0051353A" w:rsidP="00242195">
      <w:pPr>
        <w:widowControl w:val="0"/>
        <w:autoSpaceDE w:val="0"/>
        <w:autoSpaceDN w:val="0"/>
        <w:adjustRightInd w:val="0"/>
        <w:jc w:val="both"/>
      </w:pPr>
    </w:p>
    <w:p w:rsidR="0051353A" w:rsidRPr="00242195" w:rsidRDefault="0051353A" w:rsidP="00941F46">
      <w:pPr>
        <w:widowControl w:val="0"/>
        <w:autoSpaceDE w:val="0"/>
        <w:autoSpaceDN w:val="0"/>
        <w:adjustRightInd w:val="0"/>
        <w:jc w:val="both"/>
      </w:pPr>
      <w:r>
        <w:t xml:space="preserve">Е. </w:t>
      </w:r>
      <w:r w:rsidRPr="00242195">
        <w:t xml:space="preserve">Mотивирано предложение за </w:t>
      </w:r>
      <w:r w:rsidRPr="00941F46">
        <w:rPr>
          <w:b/>
          <w:bCs/>
        </w:rPr>
        <w:t>приоритетно</w:t>
      </w:r>
      <w:r w:rsidRPr="00242195">
        <w:t>ползване на социални услуги</w:t>
      </w:r>
      <w:r>
        <w:t xml:space="preserve"> (задължително се описва и аргументира необходимостта от приоритетно настаняване)</w:t>
      </w:r>
      <w:r w:rsidRPr="00242195">
        <w:t>:</w:t>
      </w:r>
    </w:p>
    <w:p w:rsidR="0051353A" w:rsidRPr="00F324AA" w:rsidRDefault="0051353A" w:rsidP="00941F46">
      <w:pPr>
        <w:widowControl w:val="0"/>
        <w:autoSpaceDE w:val="0"/>
        <w:autoSpaceDN w:val="0"/>
        <w:adjustRightInd w:val="0"/>
        <w:jc w:val="both"/>
      </w:pPr>
      <w:r>
        <w:t>……………………………………………………………………………………………….......</w:t>
      </w:r>
    </w:p>
    <w:p w:rsidR="0051353A" w:rsidRPr="00323308" w:rsidRDefault="0051353A" w:rsidP="00941F46">
      <w:pPr>
        <w:widowControl w:val="0"/>
        <w:autoSpaceDE w:val="0"/>
        <w:autoSpaceDN w:val="0"/>
        <w:adjustRightInd w:val="0"/>
        <w:jc w:val="both"/>
      </w:pPr>
      <w:r>
        <w:t>………………………………………………………………………………………………...…………………………………………………………………………………………………...……………………………………………………………………………………………………...</w:t>
      </w:r>
    </w:p>
    <w:p w:rsidR="0051353A" w:rsidRPr="001E6583" w:rsidRDefault="0051353A" w:rsidP="00242195">
      <w:pPr>
        <w:widowControl w:val="0"/>
        <w:autoSpaceDE w:val="0"/>
        <w:autoSpaceDN w:val="0"/>
        <w:adjustRightInd w:val="0"/>
        <w:jc w:val="both"/>
        <w:rPr>
          <w:lang w:val="en-US"/>
        </w:rPr>
      </w:pPr>
    </w:p>
    <w:p w:rsidR="0051353A" w:rsidRDefault="0051353A" w:rsidP="0072311E">
      <w:pPr>
        <w:widowControl w:val="0"/>
        <w:autoSpaceDE w:val="0"/>
        <w:autoSpaceDN w:val="0"/>
        <w:adjustRightInd w:val="0"/>
        <w:jc w:val="both"/>
      </w:pPr>
      <w:r w:rsidRPr="00242195">
        <w:t>Изготвил: ........................................</w:t>
      </w:r>
      <w:r>
        <w:t xml:space="preserve"> ……………………….. ………..</w:t>
      </w:r>
      <w:r w:rsidRPr="00242195">
        <w:t>Дата:</w:t>
      </w:r>
      <w:r>
        <w:t xml:space="preserve">……………….. .. </w:t>
      </w:r>
    </w:p>
    <w:p w:rsidR="0051353A" w:rsidRDefault="0051353A" w:rsidP="0072311E">
      <w:pPr>
        <w:widowControl w:val="0"/>
        <w:autoSpaceDE w:val="0"/>
        <w:autoSpaceDN w:val="0"/>
        <w:adjustRightInd w:val="0"/>
        <w:ind w:left="1416" w:firstLine="708"/>
      </w:pPr>
      <w:r w:rsidRPr="00242195">
        <w:t>(</w:t>
      </w:r>
      <w:r>
        <w:t xml:space="preserve">име, </w:t>
      </w:r>
      <w:r w:rsidRPr="00242195">
        <w:t>фамилия, длъжност</w:t>
      </w:r>
      <w:r>
        <w:t xml:space="preserve"> и</w:t>
      </w:r>
      <w:r w:rsidRPr="00242195">
        <w:t xml:space="preserve"> подпис)</w:t>
      </w:r>
    </w:p>
    <w:p w:rsidR="0051353A" w:rsidRPr="00242195" w:rsidRDefault="0051353A" w:rsidP="0072311E">
      <w:pPr>
        <w:widowControl w:val="0"/>
        <w:autoSpaceDE w:val="0"/>
        <w:autoSpaceDN w:val="0"/>
        <w:adjustRightInd w:val="0"/>
        <w:ind w:left="1416" w:firstLine="708"/>
      </w:pPr>
    </w:p>
    <w:p w:rsidR="0051353A" w:rsidRPr="008E47E4" w:rsidRDefault="0051353A" w:rsidP="00242195">
      <w:pPr>
        <w:widowControl w:val="0"/>
        <w:autoSpaceDE w:val="0"/>
        <w:autoSpaceDN w:val="0"/>
        <w:adjustRightInd w:val="0"/>
        <w:jc w:val="both"/>
      </w:pPr>
      <w:r w:rsidRPr="00242195">
        <w:t>Проверил и съгласувал: ..............................</w:t>
      </w:r>
      <w:r>
        <w:t xml:space="preserve"> ……………….. ……….</w:t>
      </w:r>
      <w:r w:rsidRPr="00242195">
        <w:t>Дата:</w:t>
      </w:r>
      <w:r>
        <w:t>……………….. ..</w:t>
      </w:r>
    </w:p>
    <w:p w:rsidR="0051353A" w:rsidRDefault="0051353A" w:rsidP="0072311E">
      <w:pPr>
        <w:widowControl w:val="0"/>
        <w:autoSpaceDE w:val="0"/>
        <w:autoSpaceDN w:val="0"/>
        <w:adjustRightInd w:val="0"/>
        <w:ind w:left="1416" w:firstLine="708"/>
      </w:pPr>
      <w:r w:rsidRPr="00242195">
        <w:t>(</w:t>
      </w:r>
      <w:r>
        <w:t xml:space="preserve">име, </w:t>
      </w:r>
      <w:r w:rsidRPr="00242195">
        <w:t>фамилия, длъжност</w:t>
      </w:r>
      <w:r>
        <w:t xml:space="preserve"> и</w:t>
      </w:r>
      <w:r w:rsidRPr="00242195">
        <w:t xml:space="preserve"> подпис)</w:t>
      </w:r>
    </w:p>
    <w:p w:rsidR="0051353A" w:rsidRDefault="0051353A" w:rsidP="00242195">
      <w:pPr>
        <w:widowControl w:val="0"/>
        <w:autoSpaceDE w:val="0"/>
        <w:autoSpaceDN w:val="0"/>
        <w:adjustRightInd w:val="0"/>
        <w:jc w:val="both"/>
      </w:pPr>
    </w:p>
    <w:p w:rsidR="0051353A" w:rsidRDefault="0051353A" w:rsidP="00242195">
      <w:pPr>
        <w:widowControl w:val="0"/>
        <w:autoSpaceDE w:val="0"/>
        <w:autoSpaceDN w:val="0"/>
        <w:adjustRightInd w:val="0"/>
        <w:jc w:val="both"/>
      </w:pPr>
    </w:p>
    <w:p w:rsidR="0051353A" w:rsidRDefault="0051353A" w:rsidP="00242195">
      <w:pPr>
        <w:widowControl w:val="0"/>
        <w:autoSpaceDE w:val="0"/>
        <w:autoSpaceDN w:val="0"/>
        <w:adjustRightInd w:val="0"/>
        <w:jc w:val="both"/>
      </w:pPr>
    </w:p>
    <w:p w:rsidR="0051353A" w:rsidRDefault="0051353A" w:rsidP="00242195">
      <w:pPr>
        <w:widowControl w:val="0"/>
        <w:autoSpaceDE w:val="0"/>
        <w:autoSpaceDN w:val="0"/>
        <w:adjustRightInd w:val="0"/>
        <w:jc w:val="both"/>
      </w:pPr>
    </w:p>
    <w:sectPr w:rsidR="0051353A" w:rsidSect="00973FEB">
      <w:pgSz w:w="11906" w:h="16838"/>
      <w:pgMar w:top="1417" w:right="1274" w:bottom="993" w:left="1417" w:header="708" w:footer="708" w:gutter="0"/>
      <w:cols w:space="708"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egoe UI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01A4F"/>
    <w:rsid w:val="00007A1C"/>
    <w:rsid w:val="00053809"/>
    <w:rsid w:val="00053FF6"/>
    <w:rsid w:val="00096599"/>
    <w:rsid w:val="000A410A"/>
    <w:rsid w:val="000C18BC"/>
    <w:rsid w:val="000D7693"/>
    <w:rsid w:val="000E5930"/>
    <w:rsid w:val="000E6F11"/>
    <w:rsid w:val="000F6FE0"/>
    <w:rsid w:val="00112E40"/>
    <w:rsid w:val="00116C45"/>
    <w:rsid w:val="00167DEB"/>
    <w:rsid w:val="00171090"/>
    <w:rsid w:val="001A3286"/>
    <w:rsid w:val="001B07B1"/>
    <w:rsid w:val="001B2C0B"/>
    <w:rsid w:val="001B7475"/>
    <w:rsid w:val="001C2434"/>
    <w:rsid w:val="001C637E"/>
    <w:rsid w:val="001D4421"/>
    <w:rsid w:val="001E6583"/>
    <w:rsid w:val="00215354"/>
    <w:rsid w:val="00215633"/>
    <w:rsid w:val="00242195"/>
    <w:rsid w:val="00256ED7"/>
    <w:rsid w:val="00273FB5"/>
    <w:rsid w:val="0028240A"/>
    <w:rsid w:val="00283592"/>
    <w:rsid w:val="002F67E9"/>
    <w:rsid w:val="00303DBA"/>
    <w:rsid w:val="00323308"/>
    <w:rsid w:val="00351F88"/>
    <w:rsid w:val="0035554F"/>
    <w:rsid w:val="0036589C"/>
    <w:rsid w:val="00387436"/>
    <w:rsid w:val="00397C1F"/>
    <w:rsid w:val="003F2F92"/>
    <w:rsid w:val="003F3F62"/>
    <w:rsid w:val="00401A4F"/>
    <w:rsid w:val="00451F97"/>
    <w:rsid w:val="00464A9B"/>
    <w:rsid w:val="0047032D"/>
    <w:rsid w:val="004D2848"/>
    <w:rsid w:val="0051353A"/>
    <w:rsid w:val="00531100"/>
    <w:rsid w:val="005826F7"/>
    <w:rsid w:val="0059743B"/>
    <w:rsid w:val="005B01D0"/>
    <w:rsid w:val="005C1243"/>
    <w:rsid w:val="006044F4"/>
    <w:rsid w:val="006909D5"/>
    <w:rsid w:val="006C71E0"/>
    <w:rsid w:val="006C79A8"/>
    <w:rsid w:val="006D7502"/>
    <w:rsid w:val="006F635A"/>
    <w:rsid w:val="00700F74"/>
    <w:rsid w:val="00714A4D"/>
    <w:rsid w:val="00717E7E"/>
    <w:rsid w:val="0072311E"/>
    <w:rsid w:val="0072678F"/>
    <w:rsid w:val="00753B27"/>
    <w:rsid w:val="00766B94"/>
    <w:rsid w:val="00770C06"/>
    <w:rsid w:val="00791155"/>
    <w:rsid w:val="007927CA"/>
    <w:rsid w:val="007C11C5"/>
    <w:rsid w:val="007E7473"/>
    <w:rsid w:val="0087438B"/>
    <w:rsid w:val="008861CD"/>
    <w:rsid w:val="008B6DFD"/>
    <w:rsid w:val="008C6C7A"/>
    <w:rsid w:val="008E47E4"/>
    <w:rsid w:val="0091625D"/>
    <w:rsid w:val="00941F46"/>
    <w:rsid w:val="00954706"/>
    <w:rsid w:val="00956925"/>
    <w:rsid w:val="00973FEB"/>
    <w:rsid w:val="0099314E"/>
    <w:rsid w:val="009C35BF"/>
    <w:rsid w:val="009C46BB"/>
    <w:rsid w:val="00A068C9"/>
    <w:rsid w:val="00A47CD6"/>
    <w:rsid w:val="00A62370"/>
    <w:rsid w:val="00A84613"/>
    <w:rsid w:val="00A86C86"/>
    <w:rsid w:val="00A87F82"/>
    <w:rsid w:val="00AA70A0"/>
    <w:rsid w:val="00AD4429"/>
    <w:rsid w:val="00AD543E"/>
    <w:rsid w:val="00B44420"/>
    <w:rsid w:val="00B82B58"/>
    <w:rsid w:val="00BA3D5C"/>
    <w:rsid w:val="00BB5469"/>
    <w:rsid w:val="00C12D96"/>
    <w:rsid w:val="00C768AE"/>
    <w:rsid w:val="00C82BAC"/>
    <w:rsid w:val="00C948F5"/>
    <w:rsid w:val="00D45C1D"/>
    <w:rsid w:val="00D53892"/>
    <w:rsid w:val="00D60C34"/>
    <w:rsid w:val="00DE0ABF"/>
    <w:rsid w:val="00DF2E38"/>
    <w:rsid w:val="00DF50B7"/>
    <w:rsid w:val="00E6084B"/>
    <w:rsid w:val="00E7710E"/>
    <w:rsid w:val="00EE52A8"/>
    <w:rsid w:val="00EF154B"/>
    <w:rsid w:val="00F05CE3"/>
    <w:rsid w:val="00F14359"/>
    <w:rsid w:val="00F324AA"/>
    <w:rsid w:val="00F963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1A4F"/>
    <w:rPr>
      <w:rFonts w:ascii="Times New Roman" w:eastAsia="Times New Roman" w:hAnsi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">
    <w:name w:val="Char Char Char Char"/>
    <w:basedOn w:val="Normal"/>
    <w:uiPriority w:val="99"/>
    <w:rsid w:val="00401A4F"/>
    <w:pPr>
      <w:tabs>
        <w:tab w:val="left" w:pos="709"/>
      </w:tabs>
    </w:pPr>
    <w:rPr>
      <w:rFonts w:ascii="Tahoma" w:hAnsi="Tahoma" w:cs="Tahoma"/>
      <w:lang w:val="pl-PL" w:eastAsia="pl-PL"/>
    </w:rPr>
  </w:style>
  <w:style w:type="paragraph" w:styleId="ListParagraph">
    <w:name w:val="List Paragraph"/>
    <w:basedOn w:val="Normal"/>
    <w:uiPriority w:val="99"/>
    <w:qFormat/>
    <w:rsid w:val="00F324AA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1B2C0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2C0B"/>
    <w:rPr>
      <w:rFonts w:ascii="Segoe UI" w:hAnsi="Segoe UI" w:cs="Segoe UI"/>
      <w:sz w:val="18"/>
      <w:szCs w:val="18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247</TotalTime>
  <Pages>4</Pages>
  <Words>1945</Words>
  <Characters>11088</Characters>
  <Application>Microsoft Office Outlook</Application>
  <DocSecurity>0</DocSecurity>
  <Lines>0</Lines>
  <Paragraphs>0</Paragraphs>
  <ScaleCrop>false</ScaleCrop>
  <Company>asp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ncsc-user58-5</dc:creator>
  <cp:keywords/>
  <dc:description/>
  <cp:lastModifiedBy>Asp-supl2</cp:lastModifiedBy>
  <cp:revision>49</cp:revision>
  <cp:lastPrinted>2018-01-03T08:12:00Z</cp:lastPrinted>
  <dcterms:created xsi:type="dcterms:W3CDTF">2017-11-13T13:32:00Z</dcterms:created>
  <dcterms:modified xsi:type="dcterms:W3CDTF">2018-01-05T14:53:00Z</dcterms:modified>
</cp:coreProperties>
</file>